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BFF" w:rsidRPr="00516466" w:rsidRDefault="00FC3BF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C3BFF" w:rsidRPr="00516466" w:rsidRDefault="00FC3BF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FC3BFF" w:rsidRDefault="00FC3BF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C3BFF" w:rsidRPr="00516466" w:rsidRDefault="00FC3BFF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C3BFF" w:rsidRPr="00DB7494" w:rsidRDefault="00FC3BF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FC3BFF" w:rsidRPr="00877415" w:rsidRDefault="00FC3BFF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„АГРОДЕН” ООД </w:t>
      </w:r>
    </w:p>
    <w:p w:rsidR="00FC3BFF" w:rsidRPr="00877415" w:rsidRDefault="00FC3BFF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„Кукленско шосе” № 30</w:t>
      </w:r>
    </w:p>
    <w:p w:rsidR="00FC3BFF" w:rsidRDefault="00FC3BFF" w:rsidP="00E57E92">
      <w:pPr>
        <w:rPr>
          <w:rFonts w:ascii="Verdana" w:hAnsi="Verdana"/>
          <w:lang w:val="bg-BG"/>
        </w:rPr>
      </w:pPr>
    </w:p>
    <w:p w:rsidR="00FC3BFF" w:rsidRDefault="00FC3BF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Родопи</w:t>
      </w:r>
    </w:p>
    <w:p w:rsidR="00FC3BFF" w:rsidRDefault="00FC3BFF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Цалапица</w:t>
      </w:r>
    </w:p>
    <w:p w:rsidR="00FC3BFF" w:rsidRPr="001301F3" w:rsidRDefault="00FC3BF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C3BFF" w:rsidRPr="00F07D66" w:rsidRDefault="00FC3BFF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ОВОС-75/04.02.2015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 xml:space="preserve">„Изграждане на цех за лепило”, </w:t>
      </w:r>
      <w:r>
        <w:rPr>
          <w:rFonts w:ascii="Verdana" w:hAnsi="Verdana"/>
          <w:lang w:val="bg-BG"/>
        </w:rPr>
        <w:t xml:space="preserve">в имот </w:t>
      </w:r>
      <w:r>
        <w:rPr>
          <w:rFonts w:ascii="Verdana" w:hAnsi="Verdana"/>
          <w:bCs/>
          <w:lang w:val="bg-BG"/>
        </w:rPr>
        <w:t>№ 350047,</w:t>
      </w:r>
      <w:r>
        <w:rPr>
          <w:rFonts w:ascii="Verdana" w:hAnsi="Verdana"/>
          <w:lang w:val="bg-BG"/>
        </w:rPr>
        <w:t xml:space="preserve"> землище на с. Цалапица, </w:t>
      </w:r>
      <w:r w:rsidRPr="00F07D66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Родопи.</w:t>
      </w:r>
    </w:p>
    <w:p w:rsidR="00FC3BFF" w:rsidRDefault="00FC3BFF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FC3BFF" w:rsidRDefault="00FC3BFF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FC3BFF" w:rsidRDefault="00FC3BF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C3BFF" w:rsidRPr="00516466" w:rsidRDefault="00FC3BF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C3BFF" w:rsidRPr="00516466" w:rsidRDefault="00FC3BF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C3BFF" w:rsidRPr="00516466" w:rsidRDefault="00FC3BFF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C3BFF" w:rsidRPr="00516466" w:rsidRDefault="00FC3BFF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т.9,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C3BFF" w:rsidRPr="00267922" w:rsidRDefault="00FC3BFF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с. Цалапица.</w:t>
      </w:r>
    </w:p>
    <w:p w:rsidR="00FC3BFF" w:rsidRPr="00516466" w:rsidRDefault="00FC3BF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C3BFF" w:rsidRPr="0022649C" w:rsidRDefault="00FC3BFF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FC3BFF" w:rsidRPr="00516466" w:rsidRDefault="00FC3B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C3BFF" w:rsidRPr="00516466" w:rsidRDefault="00FC3B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C3BFF" w:rsidRPr="00516466" w:rsidRDefault="00FC3B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C3BFF" w:rsidRPr="00516466" w:rsidRDefault="00FC3B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C3BFF" w:rsidRDefault="00FC3BF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C3BFF" w:rsidRPr="00BD3E37" w:rsidRDefault="00FC3BF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0002087 </w:t>
      </w:r>
      <w:r>
        <w:rPr>
          <w:rFonts w:ascii="Verdana" w:hAnsi="Verdana"/>
          <w:b/>
          <w:lang w:val="bg-BG"/>
        </w:rPr>
        <w:t>„Марица Пловдив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FC3BFF" w:rsidRPr="00BD3E37" w:rsidRDefault="00FC3B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C3BFF" w:rsidRPr="00516466" w:rsidRDefault="00FC3B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FC3BFF" w:rsidRPr="00516466" w:rsidRDefault="00FC3BF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C3BFF" w:rsidRPr="00516466" w:rsidRDefault="00FC3BF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FC3BFF" w:rsidRPr="00516466" w:rsidRDefault="00FC3BF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C3BFF" w:rsidRPr="00516466" w:rsidRDefault="00FC3BF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C3BFF" w:rsidRDefault="00FC3BFF" w:rsidP="00516466">
      <w:pPr>
        <w:ind w:right="566"/>
        <w:jc w:val="both"/>
        <w:rPr>
          <w:rFonts w:ascii="Verdana" w:hAnsi="Verdana"/>
          <w:lang w:val="ru-RU"/>
        </w:rPr>
      </w:pPr>
    </w:p>
    <w:p w:rsidR="00FC3BFF" w:rsidRPr="00516466" w:rsidRDefault="00FC3BF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FC3BFF" w:rsidRPr="00FE3B69" w:rsidRDefault="00FC3BF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FC3BFF" w:rsidRPr="00FE3B69" w:rsidRDefault="00FC3BFF" w:rsidP="00FE3B69">
      <w:pPr>
        <w:jc w:val="both"/>
        <w:rPr>
          <w:rFonts w:ascii="Verdana" w:hAnsi="Verdana"/>
          <w:b/>
          <w:lang w:val="ru-RU"/>
        </w:rPr>
      </w:pPr>
    </w:p>
    <w:p w:rsidR="00FC3BFF" w:rsidRPr="00FE3B69" w:rsidRDefault="00FC3BFF" w:rsidP="00FE3B69">
      <w:pPr>
        <w:jc w:val="both"/>
        <w:rPr>
          <w:rFonts w:ascii="Verdana" w:hAnsi="Verdana"/>
          <w:b/>
          <w:lang w:val="ru-RU"/>
        </w:rPr>
      </w:pPr>
    </w:p>
    <w:p w:rsidR="00FC3BFF" w:rsidRPr="00FE3B69" w:rsidRDefault="00FC3BF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FC3BFF" w:rsidRDefault="00FC3BFF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FC3BFF" w:rsidRDefault="00FC3BFF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C3BFF" w:rsidRPr="00E9752B" w:rsidRDefault="00FC3BFF" w:rsidP="008873B5">
      <w:pPr>
        <w:rPr>
          <w:lang w:val="bg-BG"/>
        </w:rPr>
      </w:pPr>
    </w:p>
    <w:p w:rsidR="00FC3BFF" w:rsidRPr="00E9752B" w:rsidRDefault="00FC3BFF" w:rsidP="008873B5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FC3BFF" w:rsidRPr="00E9752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BFF" w:rsidRDefault="00FC3BFF">
      <w:r>
        <w:separator/>
      </w:r>
    </w:p>
  </w:endnote>
  <w:endnote w:type="continuationSeparator" w:id="0">
    <w:p w:rsidR="00FC3BFF" w:rsidRDefault="00FC3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BFF" w:rsidRDefault="00FC3B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FC3BFF" w:rsidRDefault="00FC3BFF" w:rsidP="0022049F">
                <w:pPr>
                  <w:jc w:val="both"/>
                </w:pPr>
                <w:r w:rsidRPr="0097761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C3BFF" w:rsidRPr="009463AE" w:rsidRDefault="00FC3B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C3BFF" w:rsidRDefault="00FC3BFF" w:rsidP="0022049F">
    <w:pPr>
      <w:pStyle w:val="Footer"/>
      <w:jc w:val="center"/>
      <w:rPr>
        <w:lang w:val="bg-BG"/>
      </w:rPr>
    </w:pPr>
  </w:p>
  <w:p w:rsidR="00FC3BFF" w:rsidRPr="009463AE" w:rsidRDefault="00FC3BFF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BFF" w:rsidRDefault="00FC3B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FC3BFF" w:rsidRDefault="00FC3BFF" w:rsidP="0022049F">
                <w:pPr>
                  <w:jc w:val="both"/>
                </w:pPr>
                <w:r w:rsidRPr="0097761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C3BFF" w:rsidRPr="009463AE" w:rsidRDefault="00FC3BFF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C3BFF" w:rsidRDefault="00FC3BFF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BFF" w:rsidRDefault="00FC3BFF">
      <w:r>
        <w:separator/>
      </w:r>
    </w:p>
  </w:footnote>
  <w:footnote w:type="continuationSeparator" w:id="0">
    <w:p w:rsidR="00FC3BFF" w:rsidRDefault="00FC3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BFF" w:rsidRPr="005B69F7" w:rsidRDefault="00FC3BFF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C3BFF" w:rsidRPr="005B69F7" w:rsidRDefault="00FC3BFF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C3BFF" w:rsidRPr="003106F6" w:rsidRDefault="00FC3BFF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C3BFF" w:rsidRPr="00ED1377" w:rsidRDefault="00FC3BFF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5BB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4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600</Words>
  <Characters>3424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2015-02-11T11:59:00Z</cp:lastPrinted>
  <dcterms:created xsi:type="dcterms:W3CDTF">2015-02-11T11:21:00Z</dcterms:created>
  <dcterms:modified xsi:type="dcterms:W3CDTF">2015-02-11T12:00:00Z</dcterms:modified>
</cp:coreProperties>
</file>