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38" w:rsidRPr="00516466" w:rsidRDefault="00B7213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72138" w:rsidRPr="00516466" w:rsidRDefault="00B7213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B72138" w:rsidRDefault="00B7213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72138" w:rsidRPr="00516466" w:rsidRDefault="00B7213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72138" w:rsidRPr="00DB7494" w:rsidRDefault="00B7213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72138" w:rsidRDefault="00B72138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„АББ БЪЛГАРИЯ” ЕООД </w:t>
      </w:r>
    </w:p>
    <w:p w:rsidR="00B72138" w:rsidRDefault="00B72138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Стряма, община Раковски, Индустриална зона Раковски</w:t>
      </w:r>
    </w:p>
    <w:p w:rsidR="00B72138" w:rsidRDefault="00B72138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ул. „Индустриален път 1”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14</w:t>
      </w:r>
    </w:p>
    <w:p w:rsidR="00B72138" w:rsidRPr="008B1876" w:rsidRDefault="00B72138" w:rsidP="00877415">
      <w:pPr>
        <w:rPr>
          <w:rFonts w:ascii="Verdana" w:hAnsi="Verdana"/>
          <w:b/>
          <w:bCs/>
          <w:lang w:val="bg-BG"/>
        </w:rPr>
      </w:pPr>
    </w:p>
    <w:p w:rsidR="00B72138" w:rsidRDefault="00B72138" w:rsidP="00E57E92">
      <w:pPr>
        <w:rPr>
          <w:rFonts w:ascii="Verdana" w:hAnsi="Verdana"/>
          <w:lang w:val="bg-BG"/>
        </w:rPr>
      </w:pPr>
    </w:p>
    <w:p w:rsidR="00B72138" w:rsidRDefault="00B72138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Раковски</w:t>
      </w:r>
    </w:p>
    <w:p w:rsidR="00B72138" w:rsidRDefault="00B72138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Стряма</w:t>
      </w:r>
    </w:p>
    <w:p w:rsidR="00B72138" w:rsidRDefault="00B72138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</w:t>
      </w:r>
    </w:p>
    <w:p w:rsidR="00B72138" w:rsidRPr="001301F3" w:rsidRDefault="00B72138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72138" w:rsidRPr="00F07D66" w:rsidRDefault="00B72138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ОВОС-60/29.01.2015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„Изпълнение на тръбен кладенец за оросяване на зелени площи, измиване на вътрешни пътища и противопожарни нужди”, </w:t>
      </w:r>
      <w:r>
        <w:rPr>
          <w:rFonts w:ascii="Verdana" w:hAnsi="Verdana"/>
          <w:lang w:val="bg-BG"/>
        </w:rPr>
        <w:t xml:space="preserve">в имот </w:t>
      </w:r>
      <w:r>
        <w:rPr>
          <w:rFonts w:ascii="Verdana" w:hAnsi="Verdana"/>
          <w:bCs/>
          <w:lang w:val="bg-BG"/>
        </w:rPr>
        <w:t>№ 105218,</w:t>
      </w:r>
      <w:r>
        <w:rPr>
          <w:rFonts w:ascii="Verdana" w:hAnsi="Verdana"/>
          <w:lang w:val="bg-BG"/>
        </w:rPr>
        <w:t xml:space="preserve"> землище на с. Стряма,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Раковски.</w:t>
      </w:r>
    </w:p>
    <w:p w:rsidR="00B72138" w:rsidRDefault="00B72138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72138" w:rsidRDefault="00B72138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72138" w:rsidRDefault="00B7213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B72138" w:rsidRPr="00516466" w:rsidRDefault="00B72138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72138" w:rsidRPr="00516466" w:rsidRDefault="00B7213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72138" w:rsidRPr="00516466" w:rsidRDefault="00B72138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72138" w:rsidRPr="00516466" w:rsidRDefault="00B72138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</w:rPr>
        <w:t>“</w:t>
      </w:r>
      <w:r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72138" w:rsidRPr="00267922" w:rsidRDefault="00B72138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Стряма.</w:t>
      </w:r>
    </w:p>
    <w:p w:rsidR="00B72138" w:rsidRPr="00516466" w:rsidRDefault="00B7213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72138" w:rsidRPr="0022649C" w:rsidRDefault="00B72138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72138" w:rsidRDefault="00B7213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72138" w:rsidRPr="00BD3E37" w:rsidRDefault="00B72138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0000289 </w:t>
      </w:r>
      <w:r>
        <w:rPr>
          <w:rFonts w:ascii="Verdana" w:hAnsi="Verdana"/>
          <w:b/>
          <w:lang w:val="bg-BG"/>
        </w:rPr>
        <w:t>„Трилистник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72138" w:rsidRPr="00BD3E37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B72138" w:rsidRPr="00516466" w:rsidRDefault="00B7213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72138" w:rsidRPr="00516466" w:rsidRDefault="00B7213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72138" w:rsidRPr="00516466" w:rsidRDefault="00B7213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72138" w:rsidRPr="00516466" w:rsidRDefault="00B7213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72138" w:rsidRDefault="00B72138" w:rsidP="00516466">
      <w:pPr>
        <w:ind w:right="566"/>
        <w:jc w:val="both"/>
        <w:rPr>
          <w:rFonts w:ascii="Verdana" w:hAnsi="Verdana"/>
          <w:lang w:val="ru-RU"/>
        </w:rPr>
      </w:pPr>
    </w:p>
    <w:p w:rsidR="00B72138" w:rsidRPr="00516466" w:rsidRDefault="00B72138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</w:p>
    <w:p w:rsidR="00B72138" w:rsidRPr="00FE3B69" w:rsidRDefault="00B72138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B72138" w:rsidRDefault="00B72138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72138" w:rsidRDefault="00B72138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72138" w:rsidRPr="00E9752B" w:rsidRDefault="00B72138" w:rsidP="008873B5">
      <w:pPr>
        <w:rPr>
          <w:lang w:val="bg-BG"/>
        </w:rPr>
      </w:pPr>
    </w:p>
    <w:sectPr w:rsidR="00B72138" w:rsidRPr="00E9752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138" w:rsidRDefault="00B72138">
      <w:r>
        <w:separator/>
      </w:r>
    </w:p>
  </w:endnote>
  <w:endnote w:type="continuationSeparator" w:id="0">
    <w:p w:rsidR="00B72138" w:rsidRDefault="00B72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138" w:rsidRDefault="00B7213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B72138" w:rsidRDefault="00B72138" w:rsidP="0022049F">
                <w:pPr>
                  <w:jc w:val="both"/>
                </w:pPr>
                <w:r w:rsidRPr="00F9529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72138" w:rsidRPr="009463AE" w:rsidRDefault="00B7213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72138" w:rsidRDefault="00B72138" w:rsidP="0022049F">
    <w:pPr>
      <w:pStyle w:val="Footer"/>
      <w:jc w:val="center"/>
      <w:rPr>
        <w:lang w:val="bg-BG"/>
      </w:rPr>
    </w:pPr>
  </w:p>
  <w:p w:rsidR="00B72138" w:rsidRPr="009463AE" w:rsidRDefault="00B72138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138" w:rsidRDefault="00B7213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B72138" w:rsidRDefault="00B72138" w:rsidP="0022049F">
                <w:pPr>
                  <w:jc w:val="both"/>
                </w:pPr>
                <w:r w:rsidRPr="00F9529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72138" w:rsidRPr="009463AE" w:rsidRDefault="00B7213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72138" w:rsidRDefault="00B7213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138" w:rsidRDefault="00B72138">
      <w:r>
        <w:separator/>
      </w:r>
    </w:p>
  </w:footnote>
  <w:footnote w:type="continuationSeparator" w:id="0">
    <w:p w:rsidR="00B72138" w:rsidRDefault="00B72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138" w:rsidRPr="005B69F7" w:rsidRDefault="00B7213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72138" w:rsidRPr="005B69F7" w:rsidRDefault="00B7213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72138" w:rsidRPr="003106F6" w:rsidRDefault="00B7213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72138" w:rsidRPr="00ED1377" w:rsidRDefault="00B7213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5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622</Words>
  <Characters>3552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2015-02-12T07:59:00Z</cp:lastPrinted>
  <dcterms:created xsi:type="dcterms:W3CDTF">2015-02-12T07:51:00Z</dcterms:created>
  <dcterms:modified xsi:type="dcterms:W3CDTF">2015-02-12T08:01:00Z</dcterms:modified>
</cp:coreProperties>
</file>