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5D9" w:rsidRPr="00516466" w:rsidRDefault="00FF45D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F45D9" w:rsidRPr="00516466" w:rsidRDefault="00FF45D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 xml:space="preserve">5 </w:t>
      </w:r>
      <w:r w:rsidRPr="00516466">
        <w:rPr>
          <w:rFonts w:ascii="Verdana" w:hAnsi="Verdana"/>
          <w:lang w:val="ru-RU"/>
        </w:rPr>
        <w:t>г.</w:t>
      </w:r>
    </w:p>
    <w:p w:rsidR="00FF45D9" w:rsidRDefault="00FF45D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F45D9" w:rsidRPr="00516466" w:rsidRDefault="00FF45D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F45D9" w:rsidRPr="00DB7494" w:rsidRDefault="00FF45D9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FF45D9" w:rsidRPr="00386E05" w:rsidRDefault="00FF45D9" w:rsidP="00877415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ДОМЕЙН ЮСТИНА ЕООД</w:t>
      </w:r>
    </w:p>
    <w:p w:rsidR="00FF45D9" w:rsidRPr="00877415" w:rsidRDefault="00FF45D9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Устина, ул. „Никола Петков” 51</w:t>
      </w:r>
    </w:p>
    <w:p w:rsidR="00FF45D9" w:rsidRDefault="00FF45D9" w:rsidP="00E57E92">
      <w:pPr>
        <w:rPr>
          <w:rFonts w:ascii="Verdana" w:hAnsi="Verdana"/>
          <w:lang w:val="bg-BG"/>
        </w:rPr>
      </w:pPr>
    </w:p>
    <w:p w:rsidR="00FF45D9" w:rsidRDefault="00FF45D9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Родопи</w:t>
      </w:r>
    </w:p>
    <w:p w:rsidR="00FF45D9" w:rsidRDefault="00FF45D9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Устина</w:t>
      </w:r>
    </w:p>
    <w:p w:rsidR="00FF45D9" w:rsidRPr="001301F3" w:rsidRDefault="00FF45D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F45D9" w:rsidRPr="00F07D66" w:rsidRDefault="00FF45D9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ОВОС-56/28.01.2015г.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„Изграждане на специализирана ферма за 300 кози- майки за производство на месо и разплодни животни</w:t>
      </w:r>
      <w:r w:rsidRPr="00F130A5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в ПИ </w:t>
      </w:r>
      <w:r w:rsidRPr="00FB5BA8">
        <w:rPr>
          <w:rFonts w:ascii="Verdana" w:hAnsi="Verdana"/>
          <w:lang w:val="ru-RU"/>
        </w:rPr>
        <w:t>№№</w:t>
      </w:r>
      <w:r>
        <w:rPr>
          <w:rFonts w:ascii="Verdana" w:hAnsi="Verdana"/>
          <w:lang w:val="ru-RU"/>
        </w:rPr>
        <w:t xml:space="preserve"> 001011, 001014</w:t>
      </w:r>
      <w:r>
        <w:rPr>
          <w:rFonts w:ascii="Verdana" w:hAnsi="Verdana"/>
          <w:lang w:val="bg-BG"/>
        </w:rPr>
        <w:t xml:space="preserve">, землище с.Устина, </w:t>
      </w:r>
      <w:r w:rsidRPr="00F07D66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Родопи.</w:t>
      </w:r>
    </w:p>
    <w:p w:rsidR="00FF45D9" w:rsidRDefault="00FF45D9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FF45D9" w:rsidRDefault="00FF45D9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FF45D9" w:rsidRDefault="00FF45D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FF45D9" w:rsidRPr="00516466" w:rsidRDefault="00FF45D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F45D9" w:rsidRPr="00516466" w:rsidRDefault="00FF45D9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F45D9" w:rsidRPr="00516466" w:rsidRDefault="00FF45D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F45D9" w:rsidRPr="00516466" w:rsidRDefault="00FF45D9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F45D9" w:rsidRPr="00267922" w:rsidRDefault="00FF45D9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Родопи и с.Устина.</w:t>
      </w:r>
    </w:p>
    <w:p w:rsidR="00FF45D9" w:rsidRPr="00516466" w:rsidRDefault="00FF45D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F45D9" w:rsidRPr="0022649C" w:rsidRDefault="00FF45D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FF45D9" w:rsidRPr="00516466" w:rsidRDefault="00FF45D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F45D9" w:rsidRPr="00516466" w:rsidRDefault="00FF45D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F45D9" w:rsidRPr="00516466" w:rsidRDefault="00FF45D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F45D9" w:rsidRPr="00516466" w:rsidRDefault="00FF45D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FF45D9" w:rsidRDefault="00FF45D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F45D9" w:rsidRPr="00BD3E37" w:rsidRDefault="00FF45D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0000424 </w:t>
      </w:r>
      <w:r>
        <w:rPr>
          <w:rFonts w:ascii="Verdana" w:hAnsi="Verdana"/>
          <w:b/>
          <w:lang w:val="bg-BG"/>
        </w:rPr>
        <w:t>„Река Въча Тракия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FF45D9" w:rsidRPr="00BD3E37" w:rsidRDefault="00FF45D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F45D9" w:rsidRPr="00516466" w:rsidRDefault="00FF45D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FF45D9" w:rsidRPr="00516466" w:rsidRDefault="00FF45D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F45D9" w:rsidRPr="00516466" w:rsidRDefault="00FF45D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FF45D9" w:rsidRPr="00516466" w:rsidRDefault="00FF45D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F45D9" w:rsidRPr="00516466" w:rsidRDefault="00FF45D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F45D9" w:rsidRDefault="00FF45D9" w:rsidP="00516466">
      <w:pPr>
        <w:ind w:right="566"/>
        <w:jc w:val="both"/>
        <w:rPr>
          <w:rFonts w:ascii="Verdana" w:hAnsi="Verdana"/>
          <w:lang w:val="ru-RU"/>
        </w:rPr>
      </w:pPr>
    </w:p>
    <w:p w:rsidR="00FF45D9" w:rsidRPr="00516466" w:rsidRDefault="00FF45D9" w:rsidP="006C0EC4">
      <w:pPr>
        <w:ind w:right="240"/>
        <w:jc w:val="both"/>
        <w:rPr>
          <w:rFonts w:ascii="Verdana" w:hAnsi="Verdana"/>
          <w:lang w:val="ru-RU"/>
        </w:rPr>
      </w:pPr>
    </w:p>
    <w:p w:rsidR="00FF45D9" w:rsidRPr="00FE3B69" w:rsidRDefault="00FF45D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FF45D9" w:rsidRPr="00FE3B69" w:rsidRDefault="00FF45D9" w:rsidP="00FE3B69">
      <w:pPr>
        <w:jc w:val="both"/>
        <w:rPr>
          <w:rFonts w:ascii="Verdana" w:hAnsi="Verdana"/>
          <w:b/>
          <w:lang w:val="ru-RU"/>
        </w:rPr>
      </w:pPr>
    </w:p>
    <w:p w:rsidR="00FF45D9" w:rsidRPr="00FE3B69" w:rsidRDefault="00FF45D9" w:rsidP="00FE3B69">
      <w:pPr>
        <w:jc w:val="both"/>
        <w:rPr>
          <w:rFonts w:ascii="Verdana" w:hAnsi="Verdana"/>
          <w:b/>
          <w:lang w:val="ru-RU"/>
        </w:rPr>
      </w:pPr>
    </w:p>
    <w:p w:rsidR="00FF45D9" w:rsidRPr="00FE3B69" w:rsidRDefault="00FF45D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FF45D9" w:rsidRDefault="00FF45D9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FF45D9" w:rsidRPr="001545A1" w:rsidRDefault="00FF45D9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FF45D9" w:rsidRPr="001545A1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5D9" w:rsidRDefault="00FF45D9">
      <w:r>
        <w:separator/>
      </w:r>
    </w:p>
  </w:endnote>
  <w:endnote w:type="continuationSeparator" w:id="0">
    <w:p w:rsidR="00FF45D9" w:rsidRDefault="00FF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5D9" w:rsidRDefault="00FF45D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FF45D9" w:rsidRDefault="00FF45D9" w:rsidP="0022049F">
                <w:pPr>
                  <w:jc w:val="both"/>
                </w:pPr>
                <w:r w:rsidRPr="00F336E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F45D9" w:rsidRPr="009463AE" w:rsidRDefault="00FF45D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F45D9" w:rsidRDefault="00FF45D9" w:rsidP="0022049F">
    <w:pPr>
      <w:pStyle w:val="Footer"/>
      <w:jc w:val="center"/>
      <w:rPr>
        <w:lang w:val="bg-BG"/>
      </w:rPr>
    </w:pPr>
  </w:p>
  <w:p w:rsidR="00FF45D9" w:rsidRPr="009463AE" w:rsidRDefault="00FF45D9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5D9" w:rsidRDefault="00FF45D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FF45D9" w:rsidRDefault="00FF45D9" w:rsidP="0022049F">
                <w:pPr>
                  <w:jc w:val="both"/>
                </w:pPr>
                <w:r w:rsidRPr="00F336E9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F45D9" w:rsidRPr="009463AE" w:rsidRDefault="00FF45D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F45D9" w:rsidRDefault="00FF45D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5D9" w:rsidRDefault="00FF45D9">
      <w:r>
        <w:separator/>
      </w:r>
    </w:p>
  </w:footnote>
  <w:footnote w:type="continuationSeparator" w:id="0">
    <w:p w:rsidR="00FF45D9" w:rsidRDefault="00FF45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5D9" w:rsidRPr="005B69F7" w:rsidRDefault="00FF45D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F45D9" w:rsidRPr="005B69F7" w:rsidRDefault="00FF45D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F45D9" w:rsidRPr="003106F6" w:rsidRDefault="00FF45D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F45D9" w:rsidRPr="00ED1377" w:rsidRDefault="00FF45D9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1E4A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2444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3533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6E05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3F78B4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781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30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3FAB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5D9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36E9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5D9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273533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1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611</Words>
  <Characters>3488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2015-02-06T11:22:00Z</cp:lastPrinted>
  <dcterms:created xsi:type="dcterms:W3CDTF">2015-02-06T11:03:00Z</dcterms:created>
  <dcterms:modified xsi:type="dcterms:W3CDTF">2015-02-06T11:23:00Z</dcterms:modified>
</cp:coreProperties>
</file>