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67" w:rsidRPr="00516466" w:rsidRDefault="00B0526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05267" w:rsidRPr="00516466" w:rsidRDefault="00B0526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B05267" w:rsidRDefault="00B05267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05267" w:rsidRPr="00516466" w:rsidRDefault="00B05267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</w:p>
    <w:p w:rsidR="00B05267" w:rsidRPr="00DB7494" w:rsidRDefault="00B05267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05267" w:rsidRPr="00E42E07" w:rsidRDefault="00B05267" w:rsidP="00411792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Ивелина Серафимова Иванчева     </w:t>
      </w:r>
    </w:p>
    <w:p w:rsidR="00B05267" w:rsidRPr="00411792" w:rsidRDefault="00B05267" w:rsidP="00411792">
      <w:pPr>
        <w:pStyle w:val="Subtitle"/>
        <w:ind w:right="240"/>
        <w:rPr>
          <w:rFonts w:ascii="Verdana" w:hAnsi="Verdana"/>
          <w:b w:val="0"/>
          <w:sz w:val="20"/>
          <w:szCs w:val="20"/>
          <w:lang w:val="en-US"/>
        </w:rPr>
      </w:pPr>
      <w:r>
        <w:rPr>
          <w:rFonts w:ascii="Verdana" w:hAnsi="Verdana"/>
          <w:b w:val="0"/>
          <w:sz w:val="20"/>
          <w:szCs w:val="20"/>
        </w:rPr>
        <w:t>гр. Раковски</w:t>
      </w:r>
      <w:r w:rsidRPr="00411792">
        <w:rPr>
          <w:rFonts w:ascii="Verdana" w:hAnsi="Verdana"/>
          <w:b w:val="0"/>
          <w:sz w:val="20"/>
          <w:szCs w:val="20"/>
        </w:rPr>
        <w:t>,</w:t>
      </w:r>
      <w:r>
        <w:rPr>
          <w:rFonts w:ascii="Verdana" w:hAnsi="Verdana"/>
          <w:b w:val="0"/>
          <w:sz w:val="20"/>
          <w:szCs w:val="20"/>
        </w:rPr>
        <w:t xml:space="preserve"> ул. „Яко Яковски” № 81 </w:t>
      </w:r>
    </w:p>
    <w:p w:rsidR="00B05267" w:rsidRDefault="00B05267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B05267" w:rsidRDefault="00B05267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Раковски</w:t>
      </w:r>
    </w:p>
    <w:p w:rsidR="00B05267" w:rsidRPr="00B12CAB" w:rsidRDefault="00B05267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 Пловдив</w:t>
      </w:r>
    </w:p>
    <w:p w:rsidR="00B05267" w:rsidRDefault="00B05267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05267" w:rsidRPr="001301F3" w:rsidRDefault="00B05267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05267" w:rsidRPr="00CE57D4" w:rsidRDefault="00B05267" w:rsidP="00B8498D">
      <w:pPr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ОВОС-1</w:t>
      </w:r>
      <w:r>
        <w:rPr>
          <w:rFonts w:ascii="Verdana" w:hAnsi="Verdana"/>
          <w:lang w:val="ru-RU"/>
        </w:rPr>
        <w:t xml:space="preserve">70/06.03.2015г.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Pr="00CE57D4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Изграждане на оранжериен комплекс с капково напояване и сондажен кладенец</w:t>
      </w:r>
      <w:r w:rsidRPr="00734B4B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</w:t>
      </w:r>
      <w:r w:rsidRPr="008B6D72">
        <w:rPr>
          <w:rFonts w:ascii="Verdana" w:hAnsi="Verdana"/>
          <w:lang w:val="bg-BG"/>
        </w:rPr>
        <w:t>в по</w:t>
      </w:r>
      <w:r>
        <w:rPr>
          <w:rFonts w:ascii="Verdana" w:hAnsi="Verdana"/>
          <w:lang w:val="bg-BG"/>
        </w:rPr>
        <w:t>зе</w:t>
      </w:r>
      <w:r w:rsidRPr="00CE57D4">
        <w:rPr>
          <w:rFonts w:ascii="Verdana" w:hAnsi="Verdana"/>
          <w:lang w:val="bg-BG"/>
        </w:rPr>
        <w:t>млен</w:t>
      </w:r>
      <w:r>
        <w:rPr>
          <w:rFonts w:ascii="Verdana" w:hAnsi="Verdana"/>
          <w:lang w:val="bg-BG"/>
        </w:rPr>
        <w:t>и</w:t>
      </w:r>
      <w:r w:rsidRPr="00CE57D4">
        <w:rPr>
          <w:rFonts w:ascii="Verdana" w:hAnsi="Verdana"/>
          <w:lang w:val="bg-BG"/>
        </w:rPr>
        <w:t xml:space="preserve"> имот </w:t>
      </w:r>
      <w:r>
        <w:rPr>
          <w:rFonts w:ascii="Verdana" w:hAnsi="Verdana"/>
          <w:lang w:val="ru-RU"/>
        </w:rPr>
        <w:t>№№ 700547, 700548, 700549, 700550, 700551</w:t>
      </w:r>
      <w:r w:rsidRPr="00CE57D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землище на гр.Раковски</w:t>
      </w:r>
      <w:r w:rsidRPr="00CE57D4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Раковски.</w:t>
      </w:r>
      <w:r w:rsidRPr="00CE57D4">
        <w:rPr>
          <w:rFonts w:ascii="Verdana" w:hAnsi="Verdana"/>
          <w:lang w:val="bg-BG"/>
        </w:rPr>
        <w:t xml:space="preserve"> </w:t>
      </w:r>
    </w:p>
    <w:p w:rsidR="00B05267" w:rsidRDefault="00B05267" w:rsidP="00B8498D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B05267" w:rsidRDefault="00B05267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B05267" w:rsidRDefault="00B05267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B05267" w:rsidRPr="00516466" w:rsidRDefault="00B05267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05267" w:rsidRPr="00516466" w:rsidRDefault="00B0526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05267" w:rsidRPr="00516466" w:rsidRDefault="00B05267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05267" w:rsidRPr="00516466" w:rsidRDefault="00B05267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и т.2, буква </w:t>
      </w:r>
      <w:r>
        <w:rPr>
          <w:rFonts w:ascii="Verdana" w:hAnsi="Verdana"/>
        </w:rPr>
        <w:t>“</w:t>
      </w:r>
      <w:r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05267" w:rsidRPr="00267922" w:rsidRDefault="00B05267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en-US"/>
        </w:rPr>
        <w:t>a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Раковски.</w:t>
      </w:r>
    </w:p>
    <w:p w:rsidR="00B05267" w:rsidRPr="00516466" w:rsidRDefault="00B0526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05267" w:rsidRPr="0022649C" w:rsidRDefault="00B05267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05267" w:rsidRDefault="00B0526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05267" w:rsidRPr="00BD3E37" w:rsidRDefault="00B05267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0000291 </w:t>
      </w:r>
      <w:r>
        <w:rPr>
          <w:rFonts w:ascii="Verdana" w:hAnsi="Verdana"/>
          <w:b/>
          <w:lang w:val="bg-BG"/>
        </w:rPr>
        <w:t>„Гора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05267" w:rsidRPr="00BD3E37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B05267" w:rsidRPr="00516466" w:rsidRDefault="00B0526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05267" w:rsidRPr="00516466" w:rsidRDefault="00B0526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05267" w:rsidRPr="00516466" w:rsidRDefault="00B0526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05267" w:rsidRDefault="00B0526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05267" w:rsidRPr="00516466" w:rsidRDefault="00B0526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05267" w:rsidRDefault="00B05267" w:rsidP="00516466">
      <w:pPr>
        <w:ind w:right="566"/>
        <w:jc w:val="both"/>
        <w:rPr>
          <w:rFonts w:ascii="Verdana" w:hAnsi="Verdana"/>
          <w:lang w:val="ru-RU"/>
        </w:rPr>
      </w:pPr>
    </w:p>
    <w:p w:rsidR="00B05267" w:rsidRPr="00516466" w:rsidRDefault="00B05267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B05267" w:rsidRPr="00FE3B69" w:rsidRDefault="00B05267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B05267" w:rsidRPr="00FE3B69" w:rsidRDefault="00B05267" w:rsidP="00FE3B69">
      <w:pPr>
        <w:jc w:val="both"/>
        <w:rPr>
          <w:rFonts w:ascii="Verdana" w:hAnsi="Verdana"/>
          <w:b/>
          <w:lang w:val="ru-RU"/>
        </w:rPr>
      </w:pPr>
    </w:p>
    <w:p w:rsidR="00B05267" w:rsidRPr="00FE3B69" w:rsidRDefault="00B05267" w:rsidP="00FE3B69">
      <w:pPr>
        <w:jc w:val="both"/>
        <w:rPr>
          <w:rFonts w:ascii="Verdana" w:hAnsi="Verdana"/>
          <w:b/>
          <w:lang w:val="ru-RU"/>
        </w:rPr>
      </w:pPr>
    </w:p>
    <w:p w:rsidR="00B05267" w:rsidRPr="00FE3B69" w:rsidRDefault="00B05267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B05267" w:rsidRDefault="00B05267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05267" w:rsidRDefault="00B05267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B05267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67" w:rsidRDefault="00B05267">
      <w:r>
        <w:separator/>
      </w:r>
    </w:p>
  </w:endnote>
  <w:endnote w:type="continuationSeparator" w:id="0">
    <w:p w:rsidR="00B05267" w:rsidRDefault="00B05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67" w:rsidRDefault="00B0526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B05267" w:rsidRDefault="00B05267" w:rsidP="0022049F">
                <w:pPr>
                  <w:jc w:val="both"/>
                </w:pPr>
                <w:r w:rsidRPr="00C62A5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05267" w:rsidRPr="009463AE" w:rsidRDefault="00B0526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5267" w:rsidRDefault="00B05267" w:rsidP="0022049F">
    <w:pPr>
      <w:pStyle w:val="Footer"/>
      <w:jc w:val="center"/>
      <w:rPr>
        <w:lang w:val="bg-BG"/>
      </w:rPr>
    </w:pPr>
  </w:p>
  <w:p w:rsidR="00B05267" w:rsidRPr="009463AE" w:rsidRDefault="00B05267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67" w:rsidRDefault="00B0526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B05267" w:rsidRDefault="00B05267" w:rsidP="0022049F">
                <w:pPr>
                  <w:jc w:val="both"/>
                </w:pPr>
                <w:r w:rsidRPr="00C62A5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05267" w:rsidRPr="009463AE" w:rsidRDefault="00B0526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5267" w:rsidRDefault="00B05267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67" w:rsidRDefault="00B05267">
      <w:r>
        <w:separator/>
      </w:r>
    </w:p>
  </w:footnote>
  <w:footnote w:type="continuationSeparator" w:id="0">
    <w:p w:rsidR="00B05267" w:rsidRDefault="00B05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67" w:rsidRPr="005B69F7" w:rsidRDefault="00B05267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05267" w:rsidRPr="005B69F7" w:rsidRDefault="00B05267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05267" w:rsidRPr="003106F6" w:rsidRDefault="00B05267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05267" w:rsidRPr="00ED1377" w:rsidRDefault="00B05267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1C7F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553C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00FB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8625D"/>
    <w:rsid w:val="00591A01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05EC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3E12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A38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2F23"/>
    <w:rsid w:val="00AC3FE0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267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04C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7A2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2A59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46D9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4B0D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E07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5793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PageNumber">
    <w:name w:val="page number"/>
    <w:basedOn w:val="DefaultParagraphFont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character" w:customStyle="1" w:styleId="CharChar26">
    <w:name w:val="Char Char26"/>
    <w:uiPriority w:val="99"/>
    <w:rsid w:val="00E6579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617</Words>
  <Characters>3521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14</cp:revision>
  <cp:lastPrinted>2015-03-20T08:22:00Z</cp:lastPrinted>
  <dcterms:created xsi:type="dcterms:W3CDTF">2015-03-20T07:49:00Z</dcterms:created>
  <dcterms:modified xsi:type="dcterms:W3CDTF">2015-03-20T08:23:00Z</dcterms:modified>
</cp:coreProperties>
</file>