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59" w:rsidRPr="00516466" w:rsidRDefault="00B21D5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21D59" w:rsidRPr="00516466" w:rsidRDefault="00B21D5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B21D59" w:rsidRDefault="00B21D5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21D59" w:rsidRPr="00516466" w:rsidRDefault="00B21D5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21D59" w:rsidRPr="00DB7494" w:rsidRDefault="00B21D59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21D59" w:rsidRPr="00AD17F3" w:rsidRDefault="00B21D59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„АЙ БИ ЕС ШЕРЕР БЪЛГАРИЯ</w:t>
      </w:r>
      <w:r w:rsidRPr="00AD17F3">
        <w:rPr>
          <w:rFonts w:ascii="Verdana" w:hAnsi="Verdana"/>
          <w:b/>
          <w:bCs/>
          <w:lang w:val="bg-BG"/>
        </w:rPr>
        <w:t xml:space="preserve"> “ ЕООД</w:t>
      </w:r>
      <w:r w:rsidRPr="00AD17F3">
        <w:rPr>
          <w:rFonts w:ascii="Verdana" w:hAnsi="Verdana"/>
          <w:bCs/>
          <w:lang w:val="bg-BG"/>
        </w:rPr>
        <w:t xml:space="preserve"> </w:t>
      </w:r>
    </w:p>
    <w:p w:rsidR="00B21D59" w:rsidRPr="00AD17F3" w:rsidRDefault="00B21D59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 бул.“Ал. Стамболийски</w:t>
      </w:r>
      <w:r w:rsidRPr="00AD17F3">
        <w:rPr>
          <w:rFonts w:ascii="Verdana" w:hAnsi="Verdana"/>
          <w:bCs/>
          <w:lang w:val="bg-BG"/>
        </w:rPr>
        <w:t xml:space="preserve">“ № </w:t>
      </w:r>
      <w:r>
        <w:rPr>
          <w:rFonts w:ascii="Verdana" w:hAnsi="Verdana"/>
          <w:bCs/>
          <w:lang w:val="bg-BG"/>
        </w:rPr>
        <w:t>9</w:t>
      </w:r>
    </w:p>
    <w:p w:rsidR="00B21D59" w:rsidRDefault="00B21D59" w:rsidP="00E57E92">
      <w:pPr>
        <w:rPr>
          <w:rFonts w:ascii="Verdana" w:hAnsi="Verdana"/>
        </w:rPr>
      </w:pPr>
    </w:p>
    <w:p w:rsidR="00B21D59" w:rsidRPr="0041532D" w:rsidRDefault="00B21D5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Пловдив</w:t>
      </w:r>
    </w:p>
    <w:p w:rsidR="00B21D59" w:rsidRDefault="00B21D5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район Южен</w:t>
      </w:r>
    </w:p>
    <w:p w:rsidR="00B21D59" w:rsidRPr="001301F3" w:rsidRDefault="00B21D5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21D59" w:rsidRDefault="00B21D59" w:rsidP="00342BD4">
      <w:pPr>
        <w:ind w:right="283"/>
        <w:jc w:val="both"/>
        <w:rPr>
          <w:rFonts w:ascii="Verdana" w:hAnsi="Verdana"/>
          <w:b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ОВОС-17/12.01.2015г.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 допълнителна информация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ОВОС-17/17.02.2015г.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Strong"/>
          <w:rFonts w:ascii="Verdana" w:hAnsi="Verdana"/>
          <w:bCs/>
        </w:rPr>
        <w:t>„</w:t>
      </w:r>
      <w:r>
        <w:rPr>
          <w:rStyle w:val="Strong"/>
          <w:rFonts w:ascii="Verdana" w:hAnsi="Verdana"/>
          <w:bCs/>
          <w:lang w:val="bg-BG"/>
        </w:rPr>
        <w:t>Разполагане на съоръжение за третиране на опасен отпадък”</w:t>
      </w:r>
      <w:r w:rsidRPr="00F151AB">
        <w:rPr>
          <w:rStyle w:val="Strong"/>
          <w:rFonts w:ascii="Verdana" w:hAnsi="Verdana"/>
          <w:b w:val="0"/>
          <w:bCs/>
        </w:rPr>
        <w:t>, в</w:t>
      </w:r>
      <w:r>
        <w:rPr>
          <w:rStyle w:val="Strong"/>
          <w:rFonts w:ascii="Verdana" w:hAnsi="Verdana"/>
          <w:b w:val="0"/>
          <w:bCs/>
          <w:lang w:val="bg-BG"/>
        </w:rPr>
        <w:t xml:space="preserve"> ПИ</w:t>
      </w:r>
      <w:r w:rsidRPr="00F151AB">
        <w:rPr>
          <w:rStyle w:val="Strong"/>
          <w:rFonts w:ascii="Verdana" w:hAnsi="Verdana"/>
          <w:b w:val="0"/>
          <w:bCs/>
        </w:rPr>
        <w:t xml:space="preserve"> с №</w:t>
      </w:r>
      <w:r>
        <w:rPr>
          <w:rStyle w:val="Strong"/>
          <w:rFonts w:ascii="Verdana" w:hAnsi="Verdana"/>
          <w:b w:val="0"/>
          <w:bCs/>
          <w:lang w:val="bg-BG"/>
        </w:rPr>
        <w:t xml:space="preserve"> 56784.536.467</w:t>
      </w:r>
      <w:r w:rsidRPr="00F151AB">
        <w:rPr>
          <w:rStyle w:val="Strong"/>
          <w:rFonts w:ascii="Verdana" w:hAnsi="Verdana"/>
          <w:b w:val="0"/>
          <w:bCs/>
        </w:rPr>
        <w:t>,</w:t>
      </w:r>
      <w:r>
        <w:rPr>
          <w:rStyle w:val="Strong"/>
          <w:rFonts w:ascii="Verdana" w:hAnsi="Verdana"/>
          <w:b w:val="0"/>
          <w:bCs/>
          <w:lang w:val="bg-BG"/>
        </w:rPr>
        <w:t xml:space="preserve"> гр.Пловдив, бул. „Ал. Стамболийски”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9, община Пловдив.</w:t>
      </w:r>
      <w:r w:rsidRPr="00F151AB">
        <w:rPr>
          <w:rStyle w:val="Strong"/>
          <w:rFonts w:ascii="Verdana" w:hAnsi="Verdana"/>
          <w:b w:val="0"/>
          <w:bCs/>
        </w:rPr>
        <w:t xml:space="preserve"> </w:t>
      </w:r>
    </w:p>
    <w:p w:rsidR="00B21D59" w:rsidRDefault="00B21D59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B21D59" w:rsidRDefault="00B21D5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B21D59" w:rsidRPr="00516466" w:rsidRDefault="00B21D5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B21D59" w:rsidRPr="00516466" w:rsidRDefault="00B21D5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21D59" w:rsidRPr="00516466" w:rsidRDefault="00B21D5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21D59" w:rsidRPr="00516466" w:rsidRDefault="00B21D59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т.11, буква </w:t>
      </w:r>
      <w:r>
        <w:rPr>
          <w:rFonts w:ascii="Verdana" w:hAnsi="Verdana"/>
        </w:rPr>
        <w:t>“</w:t>
      </w:r>
      <w:r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21D59" w:rsidRPr="00267922" w:rsidRDefault="00B21D59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Южен.</w:t>
      </w:r>
    </w:p>
    <w:p w:rsidR="00B21D59" w:rsidRPr="00516466" w:rsidRDefault="00B21D5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21D59" w:rsidRPr="0022649C" w:rsidRDefault="00B21D5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21D59" w:rsidRDefault="00B21D5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21D59" w:rsidRPr="00BD3E37" w:rsidRDefault="00B21D5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0000578 </w:t>
      </w:r>
      <w:r>
        <w:rPr>
          <w:rFonts w:ascii="Verdana" w:hAnsi="Verdana"/>
          <w:b/>
          <w:lang w:val="bg-BG"/>
        </w:rPr>
        <w:t>„Река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B21D59" w:rsidRPr="00BD3E37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21D59" w:rsidRPr="00516466" w:rsidRDefault="00B21D5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21D59" w:rsidRPr="00516466" w:rsidRDefault="00B21D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1D59" w:rsidRDefault="00B21D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1D59" w:rsidRPr="00516466" w:rsidRDefault="00B21D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1D59" w:rsidRDefault="00B21D59" w:rsidP="00516466">
      <w:pPr>
        <w:ind w:right="566"/>
        <w:jc w:val="both"/>
        <w:rPr>
          <w:rFonts w:ascii="Verdana" w:hAnsi="Verdana"/>
          <w:lang w:val="ru-RU"/>
        </w:rPr>
      </w:pPr>
    </w:p>
    <w:p w:rsidR="00B21D59" w:rsidRPr="00516466" w:rsidRDefault="00B21D59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B21D59" w:rsidRDefault="00B21D59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B21D59" w:rsidRDefault="00B21D59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D59" w:rsidRDefault="00B21D59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B21D5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D59" w:rsidRDefault="00B21D59">
      <w:r>
        <w:separator/>
      </w:r>
    </w:p>
  </w:endnote>
  <w:endnote w:type="continuationSeparator" w:id="0">
    <w:p w:rsidR="00B21D59" w:rsidRDefault="00B21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59" w:rsidRDefault="00B21D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B21D59" w:rsidRDefault="00B21D59" w:rsidP="0022049F">
                <w:pPr>
                  <w:jc w:val="both"/>
                </w:pPr>
                <w:r w:rsidRPr="00C5206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21D59" w:rsidRPr="009463AE" w:rsidRDefault="00B21D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21D59" w:rsidRDefault="00B21D59" w:rsidP="0022049F">
    <w:pPr>
      <w:pStyle w:val="Footer"/>
      <w:jc w:val="center"/>
      <w:rPr>
        <w:lang w:val="bg-BG"/>
      </w:rPr>
    </w:pPr>
  </w:p>
  <w:p w:rsidR="00B21D59" w:rsidRPr="009463AE" w:rsidRDefault="00B21D59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59" w:rsidRDefault="00B21D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B21D59" w:rsidRDefault="00B21D59" w:rsidP="0022049F">
                <w:pPr>
                  <w:jc w:val="both"/>
                </w:pPr>
                <w:r w:rsidRPr="00C5206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21D59" w:rsidRPr="009463AE" w:rsidRDefault="00B21D5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21D59" w:rsidRDefault="00B21D5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D59" w:rsidRDefault="00B21D59">
      <w:r>
        <w:separator/>
      </w:r>
    </w:p>
  </w:footnote>
  <w:footnote w:type="continuationSeparator" w:id="0">
    <w:p w:rsidR="00B21D59" w:rsidRDefault="00B21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59" w:rsidRPr="005B69F7" w:rsidRDefault="00B21D5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21D59" w:rsidRPr="005B69F7" w:rsidRDefault="00B21D5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21D59" w:rsidRPr="003106F6" w:rsidRDefault="00B21D5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21D59" w:rsidRPr="00ED1377" w:rsidRDefault="00B21D5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0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621</Words>
  <Characters>3546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2015-02-20T07:47:00Z</cp:lastPrinted>
  <dcterms:created xsi:type="dcterms:W3CDTF">2015-02-20T07:22:00Z</dcterms:created>
  <dcterms:modified xsi:type="dcterms:W3CDTF">2015-02-20T07:49:00Z</dcterms:modified>
</cp:coreProperties>
</file>