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37F" w:rsidRPr="00516466" w:rsidRDefault="00D2237F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bookmarkStart w:id="0" w:name="_GoBack"/>
      <w:bookmarkEnd w:id="0"/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D2237F" w:rsidRPr="00516466" w:rsidRDefault="00D2237F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Pr="00516466">
        <w:rPr>
          <w:rFonts w:ascii="Verdana" w:hAnsi="Verdana"/>
          <w:lang w:val="ru-RU"/>
        </w:rPr>
        <w:t>г.</w:t>
      </w:r>
    </w:p>
    <w:p w:rsidR="00D2237F" w:rsidRDefault="00D2237F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D2237F" w:rsidRPr="00516466" w:rsidRDefault="00D2237F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D2237F" w:rsidRPr="00DB7494" w:rsidRDefault="00D2237F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D2237F" w:rsidRPr="00411792" w:rsidRDefault="00D2237F" w:rsidP="00411792">
      <w:pPr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</w:t>
      </w:r>
      <w:r w:rsidRPr="00411792">
        <w:rPr>
          <w:rFonts w:ascii="Verdana" w:hAnsi="Verdana"/>
          <w:b/>
          <w:lang w:val="bg-BG"/>
        </w:rPr>
        <w:t>МЕТАН МОНТАЖ” ЕАД</w:t>
      </w:r>
    </w:p>
    <w:p w:rsidR="00D2237F" w:rsidRPr="00411792" w:rsidRDefault="00D2237F" w:rsidP="00411792">
      <w:pPr>
        <w:pStyle w:val="Subtitle"/>
        <w:ind w:right="240"/>
        <w:rPr>
          <w:rFonts w:ascii="Verdana" w:hAnsi="Verdana"/>
          <w:b w:val="0"/>
          <w:sz w:val="20"/>
          <w:szCs w:val="20"/>
          <w:lang w:val="en-US"/>
        </w:rPr>
      </w:pPr>
      <w:r w:rsidRPr="00411792">
        <w:rPr>
          <w:rFonts w:ascii="Verdana" w:hAnsi="Verdana"/>
          <w:b w:val="0"/>
          <w:sz w:val="20"/>
          <w:szCs w:val="20"/>
        </w:rPr>
        <w:t>гр. Пловдив, бул. „Христо Ботев” № 92 В</w:t>
      </w:r>
    </w:p>
    <w:p w:rsidR="00D2237F" w:rsidRDefault="00D2237F" w:rsidP="004507B4">
      <w:pPr>
        <w:pStyle w:val="Subtitle"/>
        <w:ind w:right="240"/>
        <w:rPr>
          <w:rFonts w:ascii="Verdana" w:hAnsi="Verdana"/>
          <w:sz w:val="20"/>
          <w:szCs w:val="20"/>
          <w:lang w:val="en-US"/>
        </w:rPr>
      </w:pPr>
    </w:p>
    <w:p w:rsidR="00D2237F" w:rsidRDefault="00D2237F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>
        <w:rPr>
          <w:rFonts w:ascii="Verdana" w:hAnsi="Verdana"/>
          <w:sz w:val="20"/>
          <w:szCs w:val="20"/>
        </w:rPr>
        <w:t>Куклен</w:t>
      </w:r>
    </w:p>
    <w:p w:rsidR="00D2237F" w:rsidRPr="00B12CAB" w:rsidRDefault="00D2237F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Кметство с.Гълъбово </w:t>
      </w:r>
    </w:p>
    <w:p w:rsidR="00D2237F" w:rsidRDefault="00D2237F" w:rsidP="004507B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D2237F" w:rsidRPr="001301F3" w:rsidRDefault="00D2237F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D2237F" w:rsidRPr="00CE57D4" w:rsidRDefault="00D2237F" w:rsidP="00B8498D">
      <w:pPr>
        <w:jc w:val="both"/>
        <w:rPr>
          <w:rFonts w:ascii="Verdana" w:hAnsi="Verdana"/>
          <w:lang w:val="ru-RU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</w:t>
      </w:r>
      <w:r>
        <w:rPr>
          <w:rFonts w:ascii="Verdana" w:hAnsi="Verdana"/>
          <w:lang w:val="ru-RU"/>
        </w:rPr>
        <w:t xml:space="preserve">уведомление </w:t>
      </w:r>
      <w:r w:rsidRPr="00FB5BA8">
        <w:rPr>
          <w:rFonts w:ascii="Verdana" w:hAnsi="Verdana"/>
          <w:lang w:val="ru-RU"/>
        </w:rPr>
        <w:t xml:space="preserve">с </w:t>
      </w:r>
      <w:r>
        <w:rPr>
          <w:rFonts w:ascii="Verdana" w:hAnsi="Verdana"/>
          <w:lang w:val="ru-RU"/>
        </w:rPr>
        <w:t>вх.</w:t>
      </w:r>
      <w:r w:rsidRPr="0093153D">
        <w:rPr>
          <w:rFonts w:ascii="Verdana" w:hAnsi="Verdana"/>
          <w:lang w:val="ru-RU"/>
        </w:rPr>
        <w:t xml:space="preserve"> № ОВОС-1</w:t>
      </w:r>
      <w:r>
        <w:rPr>
          <w:rFonts w:ascii="Verdana" w:hAnsi="Verdana"/>
          <w:lang w:val="ru-RU"/>
        </w:rPr>
        <w:t>36</w:t>
      </w:r>
      <w:r w:rsidRPr="0093153D">
        <w:rPr>
          <w:rFonts w:ascii="Verdana" w:hAnsi="Verdana"/>
          <w:lang w:val="ru-RU"/>
        </w:rPr>
        <w:t>/2</w:t>
      </w:r>
      <w:r>
        <w:rPr>
          <w:rFonts w:ascii="Verdana" w:hAnsi="Verdana"/>
          <w:lang w:val="ru-RU"/>
        </w:rPr>
        <w:t xml:space="preserve">3.02.2015г. и допълнителна информация </w:t>
      </w:r>
      <w:r w:rsidRPr="00FB5BA8">
        <w:rPr>
          <w:rFonts w:ascii="Verdana" w:hAnsi="Verdana"/>
          <w:lang w:val="ru-RU"/>
        </w:rPr>
        <w:t xml:space="preserve">с </w:t>
      </w:r>
      <w:r>
        <w:rPr>
          <w:rFonts w:ascii="Verdana" w:hAnsi="Verdana"/>
          <w:lang w:val="ru-RU"/>
        </w:rPr>
        <w:t>вх.</w:t>
      </w:r>
      <w:r w:rsidRPr="0093153D">
        <w:rPr>
          <w:rFonts w:ascii="Verdana" w:hAnsi="Verdana"/>
          <w:lang w:val="ru-RU"/>
        </w:rPr>
        <w:t xml:space="preserve"> № ОВОС-1</w:t>
      </w:r>
      <w:r>
        <w:rPr>
          <w:rFonts w:ascii="Verdana" w:hAnsi="Verdana"/>
          <w:lang w:val="ru-RU"/>
        </w:rPr>
        <w:t>36/11</w:t>
      </w:r>
      <w:r w:rsidRPr="0093153D">
        <w:rPr>
          <w:rFonts w:ascii="Verdana" w:hAnsi="Verdana"/>
          <w:lang w:val="ru-RU"/>
        </w:rPr>
        <w:t>.0</w:t>
      </w:r>
      <w:r>
        <w:rPr>
          <w:rFonts w:ascii="Verdana" w:hAnsi="Verdana"/>
          <w:lang w:val="ru-RU"/>
        </w:rPr>
        <w:t>3</w:t>
      </w:r>
      <w:r w:rsidRPr="0093153D">
        <w:rPr>
          <w:rFonts w:ascii="Verdana" w:hAnsi="Verdana"/>
          <w:lang w:val="ru-RU"/>
        </w:rPr>
        <w:t>.2015г.</w:t>
      </w:r>
      <w:r>
        <w:rPr>
          <w:rFonts w:ascii="Verdana" w:hAnsi="Verdana"/>
          <w:lang w:val="ru-RU"/>
        </w:rPr>
        <w:t xml:space="preserve"> </w:t>
      </w:r>
      <w:r w:rsidRPr="0093153D">
        <w:rPr>
          <w:rFonts w:ascii="Verdana" w:hAnsi="Verdana"/>
          <w:lang w:val="ru-RU"/>
        </w:rPr>
        <w:t>за инвестиционно предложение</w:t>
      </w:r>
      <w:r>
        <w:rPr>
          <w:rFonts w:ascii="Verdana" w:hAnsi="Verdana"/>
          <w:lang w:val="ru-RU"/>
        </w:rPr>
        <w:t xml:space="preserve"> /ИП/</w:t>
      </w:r>
      <w:r w:rsidRPr="0093153D">
        <w:rPr>
          <w:rFonts w:ascii="Verdana" w:hAnsi="Verdana"/>
          <w:lang w:val="ru-RU"/>
        </w:rPr>
        <w:t>:</w:t>
      </w:r>
      <w:r w:rsidRPr="0093153D">
        <w:rPr>
          <w:rFonts w:ascii="Verdana" w:hAnsi="Verdana"/>
        </w:rPr>
        <w:t xml:space="preserve"> </w:t>
      </w:r>
      <w:r w:rsidRPr="00CE57D4">
        <w:rPr>
          <w:rFonts w:ascii="Verdana" w:hAnsi="Verdana"/>
          <w:b/>
          <w:lang w:val="bg-BG"/>
        </w:rPr>
        <w:t>„</w:t>
      </w:r>
      <w:r>
        <w:rPr>
          <w:rFonts w:ascii="Verdana" w:hAnsi="Verdana"/>
          <w:b/>
          <w:lang w:val="bg-BG"/>
        </w:rPr>
        <w:t xml:space="preserve">Изграждане на обекти за социални нужди- резидентен тип (център за настаняване на стари хора) </w:t>
      </w:r>
      <w:r w:rsidRPr="00734B4B">
        <w:rPr>
          <w:rFonts w:ascii="Verdana" w:hAnsi="Verdana"/>
          <w:b/>
          <w:lang w:val="bg-BG"/>
        </w:rPr>
        <w:t>“</w:t>
      </w:r>
      <w:r>
        <w:rPr>
          <w:rFonts w:ascii="Verdana" w:hAnsi="Verdana"/>
          <w:b/>
          <w:lang w:val="bg-BG"/>
        </w:rPr>
        <w:t xml:space="preserve"> </w:t>
      </w:r>
      <w:r w:rsidRPr="008B6D72">
        <w:rPr>
          <w:rFonts w:ascii="Verdana" w:hAnsi="Verdana"/>
          <w:lang w:val="bg-BG"/>
        </w:rPr>
        <w:t>в по</w:t>
      </w:r>
      <w:r>
        <w:rPr>
          <w:rFonts w:ascii="Verdana" w:hAnsi="Verdana"/>
          <w:lang w:val="bg-BG"/>
        </w:rPr>
        <w:t>зе</w:t>
      </w:r>
      <w:r w:rsidRPr="00CE57D4">
        <w:rPr>
          <w:rFonts w:ascii="Verdana" w:hAnsi="Verdana"/>
          <w:lang w:val="bg-BG"/>
        </w:rPr>
        <w:t>млен</w:t>
      </w:r>
      <w:r>
        <w:rPr>
          <w:rFonts w:ascii="Verdana" w:hAnsi="Verdana"/>
          <w:lang w:val="bg-BG"/>
        </w:rPr>
        <w:t>и</w:t>
      </w:r>
      <w:r w:rsidRPr="00CE57D4">
        <w:rPr>
          <w:rFonts w:ascii="Verdana" w:hAnsi="Verdana"/>
          <w:lang w:val="bg-BG"/>
        </w:rPr>
        <w:t xml:space="preserve"> имот</w:t>
      </w:r>
      <w:r>
        <w:rPr>
          <w:rFonts w:ascii="Verdana" w:hAnsi="Verdana"/>
          <w:lang w:val="bg-BG"/>
        </w:rPr>
        <w:t>и</w:t>
      </w:r>
      <w:r w:rsidRPr="00CE57D4">
        <w:rPr>
          <w:rFonts w:ascii="Verdana" w:hAnsi="Verdana"/>
          <w:lang w:val="bg-BG"/>
        </w:rPr>
        <w:t xml:space="preserve"> </w:t>
      </w:r>
      <w:r w:rsidRPr="00CE57D4">
        <w:rPr>
          <w:rFonts w:ascii="Verdana" w:hAnsi="Verdana"/>
          <w:lang w:val="ru-RU"/>
        </w:rPr>
        <w:t>№№</w:t>
      </w:r>
      <w:r>
        <w:rPr>
          <w:rFonts w:ascii="Verdana" w:hAnsi="Verdana"/>
          <w:lang w:val="ru-RU"/>
        </w:rPr>
        <w:t xml:space="preserve"> 006340, 006341</w:t>
      </w:r>
      <w:r w:rsidRPr="00CE57D4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землище на с.Гълъбово</w:t>
      </w:r>
      <w:r w:rsidRPr="00CE57D4">
        <w:rPr>
          <w:rFonts w:ascii="Verdana" w:hAnsi="Verdana"/>
          <w:lang w:val="bg-BG"/>
        </w:rPr>
        <w:t xml:space="preserve">, Община </w:t>
      </w:r>
      <w:r>
        <w:rPr>
          <w:rFonts w:ascii="Verdana" w:hAnsi="Verdana"/>
          <w:lang w:val="bg-BG"/>
        </w:rPr>
        <w:t>Куклен.</w:t>
      </w:r>
      <w:r w:rsidRPr="00CE57D4">
        <w:rPr>
          <w:rFonts w:ascii="Verdana" w:hAnsi="Verdana"/>
          <w:lang w:val="bg-BG"/>
        </w:rPr>
        <w:t xml:space="preserve"> </w:t>
      </w:r>
    </w:p>
    <w:p w:rsidR="00D2237F" w:rsidRDefault="00D2237F" w:rsidP="00B8498D">
      <w:pPr>
        <w:ind w:right="283"/>
        <w:jc w:val="both"/>
        <w:rPr>
          <w:rFonts w:ascii="Verdana" w:hAnsi="Verdana"/>
          <w:b/>
          <w:bCs/>
          <w:lang w:val="ru-RU"/>
        </w:rPr>
      </w:pPr>
    </w:p>
    <w:p w:rsidR="00D2237F" w:rsidRDefault="00D2237F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  <w:lang w:val="ru-RU"/>
        </w:rPr>
      </w:pPr>
    </w:p>
    <w:p w:rsidR="00D2237F" w:rsidRDefault="00D2237F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Дами и Господа</w:t>
      </w:r>
      <w:r>
        <w:rPr>
          <w:rFonts w:ascii="Verdana" w:hAnsi="Verdana"/>
          <w:b/>
          <w:bCs/>
          <w:lang w:val="bg-BG"/>
        </w:rPr>
        <w:t xml:space="preserve">, </w:t>
      </w:r>
    </w:p>
    <w:p w:rsidR="00D2237F" w:rsidRPr="00516466" w:rsidRDefault="00D2237F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D2237F" w:rsidRPr="00516466" w:rsidRDefault="00D2237F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D2237F" w:rsidRPr="00516466" w:rsidRDefault="00D2237F" w:rsidP="00560202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D2237F" w:rsidRPr="00516466" w:rsidRDefault="00D2237F" w:rsidP="00560202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т.10, буква </w:t>
      </w:r>
      <w:r>
        <w:rPr>
          <w:rFonts w:ascii="Verdana" w:hAnsi="Verdana"/>
          <w:lang w:val="bg-BG"/>
        </w:rPr>
        <w:t>„б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D2237F" w:rsidRPr="00267922" w:rsidRDefault="00D2237F" w:rsidP="00BA530F">
      <w:pPr>
        <w:pStyle w:val="BodyText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Куклен и с.Гълъбово.</w:t>
      </w:r>
    </w:p>
    <w:p w:rsidR="00D2237F" w:rsidRPr="00516466" w:rsidRDefault="00D2237F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D2237F" w:rsidRPr="0022649C" w:rsidRDefault="00D2237F" w:rsidP="00090BCE">
      <w:pPr>
        <w:tabs>
          <w:tab w:val="left" w:pos="1080"/>
          <w:tab w:val="left" w:pos="9214"/>
          <w:tab w:val="left" w:pos="9639"/>
        </w:tabs>
        <w:ind w:right="283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D2237F" w:rsidRPr="00516466" w:rsidRDefault="00D2237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D2237F" w:rsidRPr="00516466" w:rsidRDefault="00D2237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D2237F" w:rsidRPr="00516466" w:rsidRDefault="00D2237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>
        <w:rPr>
          <w:rFonts w:ascii="Verdana" w:hAnsi="Verdana"/>
          <w:lang w:val="ru-RU"/>
        </w:rPr>
        <w:t>Вие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D2237F" w:rsidRPr="00516466" w:rsidRDefault="00D2237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D2237F" w:rsidRDefault="00D2237F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D2237F" w:rsidRPr="00BD3E37" w:rsidRDefault="00D2237F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>
        <w:rPr>
          <w:rFonts w:ascii="Verdana" w:hAnsi="Verdana"/>
          <w:lang w:val="ru-RU"/>
        </w:rPr>
        <w:t>, ал.</w:t>
      </w:r>
      <w:r w:rsidRPr="00BD3E37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0001031 </w:t>
      </w:r>
      <w:r>
        <w:rPr>
          <w:rFonts w:ascii="Verdana" w:hAnsi="Verdana"/>
          <w:b/>
          <w:lang w:val="bg-BG"/>
        </w:rPr>
        <w:t>„Родопи- Средни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D2237F" w:rsidRPr="00BD3E37" w:rsidRDefault="00D2237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D2237F" w:rsidRPr="00516466" w:rsidRDefault="00D2237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D2237F" w:rsidRPr="00516466" w:rsidRDefault="00D2237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D2237F" w:rsidRPr="00516466" w:rsidRDefault="00D2237F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D2237F" w:rsidRPr="00516466" w:rsidRDefault="00D2237F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D2237F" w:rsidRDefault="00D2237F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D2237F" w:rsidRPr="00516466" w:rsidRDefault="00D2237F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D2237F" w:rsidRDefault="00D2237F" w:rsidP="00516466">
      <w:pPr>
        <w:ind w:right="566"/>
        <w:jc w:val="both"/>
        <w:rPr>
          <w:rFonts w:ascii="Verdana" w:hAnsi="Verdana"/>
          <w:lang w:val="ru-RU"/>
        </w:rPr>
      </w:pPr>
    </w:p>
    <w:p w:rsidR="00D2237F" w:rsidRPr="00516466" w:rsidRDefault="00D2237F" w:rsidP="006C0EC4">
      <w:pPr>
        <w:ind w:right="240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</w:t>
      </w:r>
    </w:p>
    <w:p w:rsidR="00D2237F" w:rsidRPr="00FE3B69" w:rsidRDefault="00D2237F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D2237F" w:rsidRPr="00FE3B69" w:rsidRDefault="00D2237F" w:rsidP="00FE3B69">
      <w:pPr>
        <w:jc w:val="both"/>
        <w:rPr>
          <w:rFonts w:ascii="Verdana" w:hAnsi="Verdana"/>
          <w:b/>
          <w:lang w:val="ru-RU"/>
        </w:rPr>
      </w:pPr>
    </w:p>
    <w:p w:rsidR="00D2237F" w:rsidRPr="00FE3B69" w:rsidRDefault="00D2237F" w:rsidP="00FE3B69">
      <w:pPr>
        <w:jc w:val="both"/>
        <w:rPr>
          <w:rFonts w:ascii="Verdana" w:hAnsi="Verdana"/>
          <w:b/>
          <w:lang w:val="ru-RU"/>
        </w:rPr>
      </w:pPr>
    </w:p>
    <w:p w:rsidR="00D2237F" w:rsidRPr="00FE3B69" w:rsidRDefault="00D2237F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>Доц. Стефан Шилев</w:t>
      </w:r>
    </w:p>
    <w:p w:rsidR="00D2237F" w:rsidRDefault="00D2237F" w:rsidP="00FE3B69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</w:t>
      </w:r>
      <w:r w:rsidRPr="00FE3B69">
        <w:rPr>
          <w:rFonts w:ascii="Verdana" w:hAnsi="Verdana"/>
          <w:i/>
          <w:lang w:val="ru-RU"/>
        </w:rPr>
        <w:t>Директор на  РИОСВ - Пловдив</w:t>
      </w:r>
      <w:r w:rsidRPr="00516466">
        <w:rPr>
          <w:rFonts w:ascii="Verdana" w:hAnsi="Verdana"/>
          <w:bCs/>
          <w:lang w:val="bg-BG"/>
        </w:rPr>
        <w:t xml:space="preserve">       </w:t>
      </w:r>
    </w:p>
    <w:p w:rsidR="00D2237F" w:rsidRDefault="00D2237F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D2237F" w:rsidRDefault="00D2237F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D2237F" w:rsidRDefault="00D2237F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sectPr w:rsidR="00D2237F" w:rsidSect="00FE2DA0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237F" w:rsidRDefault="00D2237F">
      <w:r>
        <w:separator/>
      </w:r>
    </w:p>
  </w:endnote>
  <w:endnote w:type="continuationSeparator" w:id="0">
    <w:p w:rsidR="00D2237F" w:rsidRDefault="00D223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237F" w:rsidRDefault="00D2237F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5pt;height:31.7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<v:textbox style="mso-fit-shape-to-text:t">
            <w:txbxContent>
              <w:p w:rsidR="00D2237F" w:rsidRDefault="00D2237F" w:rsidP="0022049F">
                <w:pPr>
                  <w:jc w:val="both"/>
                </w:pPr>
                <w:r w:rsidRPr="008A50BB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D2237F" w:rsidRPr="009463AE" w:rsidRDefault="00D2237F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D2237F" w:rsidRDefault="00D2237F" w:rsidP="0022049F">
    <w:pPr>
      <w:pStyle w:val="Footer"/>
      <w:jc w:val="center"/>
      <w:rPr>
        <w:lang w:val="bg-BG"/>
      </w:rPr>
    </w:pPr>
  </w:p>
  <w:p w:rsidR="00D2237F" w:rsidRPr="009463AE" w:rsidRDefault="00D2237F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237F" w:rsidRDefault="00D2237F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5pt;height:31.7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<v:textbox style="mso-fit-shape-to-text:t">
            <w:txbxContent>
              <w:p w:rsidR="00D2237F" w:rsidRDefault="00D2237F" w:rsidP="0022049F">
                <w:pPr>
                  <w:jc w:val="both"/>
                </w:pPr>
                <w:r w:rsidRPr="008A50BB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D2237F" w:rsidRPr="009463AE" w:rsidRDefault="00D2237F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D2237F" w:rsidRDefault="00D2237F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237F" w:rsidRDefault="00D2237F">
      <w:r>
        <w:separator/>
      </w:r>
    </w:p>
  </w:footnote>
  <w:footnote w:type="continuationSeparator" w:id="0">
    <w:p w:rsidR="00D2237F" w:rsidRDefault="00D223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237F" w:rsidRPr="005B69F7" w:rsidRDefault="00D2237F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D2237F" w:rsidRPr="005B69F7" w:rsidRDefault="00D2237F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3mm;mso-wrap-distance-right:3.17483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D2237F" w:rsidRPr="003106F6" w:rsidRDefault="00D2237F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D2237F" w:rsidRPr="00ED1377" w:rsidRDefault="00D2237F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02F"/>
    <w:rsid w:val="000021D3"/>
    <w:rsid w:val="00002809"/>
    <w:rsid w:val="00002F4E"/>
    <w:rsid w:val="000039A4"/>
    <w:rsid w:val="00004570"/>
    <w:rsid w:val="00007201"/>
    <w:rsid w:val="00007B61"/>
    <w:rsid w:val="000100FD"/>
    <w:rsid w:val="00016EDA"/>
    <w:rsid w:val="00021BF7"/>
    <w:rsid w:val="00021D19"/>
    <w:rsid w:val="00024F2D"/>
    <w:rsid w:val="00027681"/>
    <w:rsid w:val="0002786B"/>
    <w:rsid w:val="00027D5B"/>
    <w:rsid w:val="00030FD5"/>
    <w:rsid w:val="00031439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28D5"/>
    <w:rsid w:val="00064297"/>
    <w:rsid w:val="00064386"/>
    <w:rsid w:val="00064BB8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BCE"/>
    <w:rsid w:val="00090DB3"/>
    <w:rsid w:val="000931B0"/>
    <w:rsid w:val="000940C0"/>
    <w:rsid w:val="000956B8"/>
    <w:rsid w:val="000964B6"/>
    <w:rsid w:val="000A0D5C"/>
    <w:rsid w:val="000A4ED5"/>
    <w:rsid w:val="000B0963"/>
    <w:rsid w:val="000B24C3"/>
    <w:rsid w:val="000B6A23"/>
    <w:rsid w:val="000C34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549B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27B51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45A1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32C"/>
    <w:rsid w:val="00173EF0"/>
    <w:rsid w:val="0018423C"/>
    <w:rsid w:val="001862D5"/>
    <w:rsid w:val="00190678"/>
    <w:rsid w:val="001916C0"/>
    <w:rsid w:val="00191FFF"/>
    <w:rsid w:val="00193033"/>
    <w:rsid w:val="0019490D"/>
    <w:rsid w:val="00194A35"/>
    <w:rsid w:val="0019637F"/>
    <w:rsid w:val="00196FA9"/>
    <w:rsid w:val="0019717C"/>
    <w:rsid w:val="001977B6"/>
    <w:rsid w:val="001A1B7E"/>
    <w:rsid w:val="001A1BFA"/>
    <w:rsid w:val="001A27D9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1802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5825"/>
    <w:rsid w:val="00237946"/>
    <w:rsid w:val="00237EAE"/>
    <w:rsid w:val="002423EF"/>
    <w:rsid w:val="00242A4A"/>
    <w:rsid w:val="0024564B"/>
    <w:rsid w:val="002456A8"/>
    <w:rsid w:val="00247824"/>
    <w:rsid w:val="00250531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0BA1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36CA"/>
    <w:rsid w:val="002A40DF"/>
    <w:rsid w:val="002A530F"/>
    <w:rsid w:val="002A6462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B7D80"/>
    <w:rsid w:val="002C24D4"/>
    <w:rsid w:val="002C2B66"/>
    <w:rsid w:val="002C51EA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44C2"/>
    <w:rsid w:val="00337017"/>
    <w:rsid w:val="003406F4"/>
    <w:rsid w:val="00342BD4"/>
    <w:rsid w:val="00346F7F"/>
    <w:rsid w:val="00351C02"/>
    <w:rsid w:val="00353CA2"/>
    <w:rsid w:val="00357DB5"/>
    <w:rsid w:val="0036011E"/>
    <w:rsid w:val="00360A71"/>
    <w:rsid w:val="00361FDA"/>
    <w:rsid w:val="00364678"/>
    <w:rsid w:val="00364C31"/>
    <w:rsid w:val="00366F76"/>
    <w:rsid w:val="003738A6"/>
    <w:rsid w:val="003757BF"/>
    <w:rsid w:val="003805FE"/>
    <w:rsid w:val="00380A9B"/>
    <w:rsid w:val="00380D00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1792"/>
    <w:rsid w:val="00411B02"/>
    <w:rsid w:val="00412565"/>
    <w:rsid w:val="004128BA"/>
    <w:rsid w:val="004141CA"/>
    <w:rsid w:val="004152E1"/>
    <w:rsid w:val="0041532D"/>
    <w:rsid w:val="004178A6"/>
    <w:rsid w:val="0042457C"/>
    <w:rsid w:val="004249AB"/>
    <w:rsid w:val="00425B06"/>
    <w:rsid w:val="00431861"/>
    <w:rsid w:val="004325E5"/>
    <w:rsid w:val="00433B0C"/>
    <w:rsid w:val="00433ECD"/>
    <w:rsid w:val="00437902"/>
    <w:rsid w:val="0044287A"/>
    <w:rsid w:val="00442F7A"/>
    <w:rsid w:val="00445338"/>
    <w:rsid w:val="00445526"/>
    <w:rsid w:val="00446B2F"/>
    <w:rsid w:val="004507B4"/>
    <w:rsid w:val="00454502"/>
    <w:rsid w:val="004572F6"/>
    <w:rsid w:val="004616BF"/>
    <w:rsid w:val="00461ED3"/>
    <w:rsid w:val="004713C7"/>
    <w:rsid w:val="00471D02"/>
    <w:rsid w:val="00472077"/>
    <w:rsid w:val="00476CD6"/>
    <w:rsid w:val="00477885"/>
    <w:rsid w:val="0047790F"/>
    <w:rsid w:val="00481B7C"/>
    <w:rsid w:val="00486462"/>
    <w:rsid w:val="004866D6"/>
    <w:rsid w:val="00487A23"/>
    <w:rsid w:val="00491EC4"/>
    <w:rsid w:val="00492717"/>
    <w:rsid w:val="0049360B"/>
    <w:rsid w:val="004959B9"/>
    <w:rsid w:val="00495F67"/>
    <w:rsid w:val="004972F2"/>
    <w:rsid w:val="004A0017"/>
    <w:rsid w:val="004A4A19"/>
    <w:rsid w:val="004A54E4"/>
    <w:rsid w:val="004B0011"/>
    <w:rsid w:val="004B155D"/>
    <w:rsid w:val="004B33A5"/>
    <w:rsid w:val="004B34F3"/>
    <w:rsid w:val="004B4464"/>
    <w:rsid w:val="004B7599"/>
    <w:rsid w:val="004C0357"/>
    <w:rsid w:val="004D1C4C"/>
    <w:rsid w:val="004D79DD"/>
    <w:rsid w:val="004E118C"/>
    <w:rsid w:val="004E33EB"/>
    <w:rsid w:val="004E5272"/>
    <w:rsid w:val="004E72EB"/>
    <w:rsid w:val="004F18D6"/>
    <w:rsid w:val="004F25DB"/>
    <w:rsid w:val="004F2692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3264B"/>
    <w:rsid w:val="00540E8F"/>
    <w:rsid w:val="00543628"/>
    <w:rsid w:val="005451B4"/>
    <w:rsid w:val="005452D7"/>
    <w:rsid w:val="00546969"/>
    <w:rsid w:val="00546A4B"/>
    <w:rsid w:val="00547E76"/>
    <w:rsid w:val="00551B71"/>
    <w:rsid w:val="00553C56"/>
    <w:rsid w:val="00553F40"/>
    <w:rsid w:val="0055421D"/>
    <w:rsid w:val="005556A8"/>
    <w:rsid w:val="00555E33"/>
    <w:rsid w:val="00556D82"/>
    <w:rsid w:val="00560202"/>
    <w:rsid w:val="00560261"/>
    <w:rsid w:val="005610B9"/>
    <w:rsid w:val="00563007"/>
    <w:rsid w:val="00565F47"/>
    <w:rsid w:val="0056740B"/>
    <w:rsid w:val="00570D9D"/>
    <w:rsid w:val="00572451"/>
    <w:rsid w:val="00572D4C"/>
    <w:rsid w:val="00575F17"/>
    <w:rsid w:val="00577837"/>
    <w:rsid w:val="00591BA0"/>
    <w:rsid w:val="00591DB7"/>
    <w:rsid w:val="0059271F"/>
    <w:rsid w:val="0059626B"/>
    <w:rsid w:val="00597390"/>
    <w:rsid w:val="005A381C"/>
    <w:rsid w:val="005A3C05"/>
    <w:rsid w:val="005A429E"/>
    <w:rsid w:val="005A64B0"/>
    <w:rsid w:val="005A676F"/>
    <w:rsid w:val="005B0975"/>
    <w:rsid w:val="005B0F0D"/>
    <w:rsid w:val="005B2D66"/>
    <w:rsid w:val="005B69F7"/>
    <w:rsid w:val="005B7A5C"/>
    <w:rsid w:val="005B7FBC"/>
    <w:rsid w:val="005C2569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2905"/>
    <w:rsid w:val="005D6635"/>
    <w:rsid w:val="005D6C2D"/>
    <w:rsid w:val="005E01FC"/>
    <w:rsid w:val="005E0F11"/>
    <w:rsid w:val="005E185D"/>
    <w:rsid w:val="005E1D82"/>
    <w:rsid w:val="005E4C8A"/>
    <w:rsid w:val="005E775B"/>
    <w:rsid w:val="005F077C"/>
    <w:rsid w:val="005F07A8"/>
    <w:rsid w:val="005F1F5A"/>
    <w:rsid w:val="005F57CB"/>
    <w:rsid w:val="005F6E0B"/>
    <w:rsid w:val="005F7635"/>
    <w:rsid w:val="00600773"/>
    <w:rsid w:val="00604F92"/>
    <w:rsid w:val="006111D9"/>
    <w:rsid w:val="0061290A"/>
    <w:rsid w:val="0061478A"/>
    <w:rsid w:val="00617E82"/>
    <w:rsid w:val="00627160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6B5"/>
    <w:rsid w:val="00690E40"/>
    <w:rsid w:val="0069223A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36D3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5A1D"/>
    <w:rsid w:val="006E68BC"/>
    <w:rsid w:val="006E7EF5"/>
    <w:rsid w:val="006F27D9"/>
    <w:rsid w:val="006F2877"/>
    <w:rsid w:val="006F28E8"/>
    <w:rsid w:val="006F638C"/>
    <w:rsid w:val="006F675A"/>
    <w:rsid w:val="00700808"/>
    <w:rsid w:val="00702AA5"/>
    <w:rsid w:val="0070397E"/>
    <w:rsid w:val="00705C3B"/>
    <w:rsid w:val="00711E7A"/>
    <w:rsid w:val="0071282C"/>
    <w:rsid w:val="00713FAB"/>
    <w:rsid w:val="00715587"/>
    <w:rsid w:val="007237F4"/>
    <w:rsid w:val="00723A28"/>
    <w:rsid w:val="00723DEE"/>
    <w:rsid w:val="00731011"/>
    <w:rsid w:val="00731361"/>
    <w:rsid w:val="00732774"/>
    <w:rsid w:val="00734B4B"/>
    <w:rsid w:val="00737C2D"/>
    <w:rsid w:val="00737D5C"/>
    <w:rsid w:val="007414C0"/>
    <w:rsid w:val="00742108"/>
    <w:rsid w:val="00743743"/>
    <w:rsid w:val="00743DD6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67370"/>
    <w:rsid w:val="00776E0A"/>
    <w:rsid w:val="00777ED1"/>
    <w:rsid w:val="00780D12"/>
    <w:rsid w:val="0078168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3644"/>
    <w:rsid w:val="007C4B83"/>
    <w:rsid w:val="007C5D47"/>
    <w:rsid w:val="007D13F0"/>
    <w:rsid w:val="007D452B"/>
    <w:rsid w:val="007D4FF0"/>
    <w:rsid w:val="007D6D7F"/>
    <w:rsid w:val="007E2992"/>
    <w:rsid w:val="007E3433"/>
    <w:rsid w:val="007E432D"/>
    <w:rsid w:val="007F249E"/>
    <w:rsid w:val="007F26EC"/>
    <w:rsid w:val="007F2931"/>
    <w:rsid w:val="007F4657"/>
    <w:rsid w:val="007F592A"/>
    <w:rsid w:val="00807C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6F11"/>
    <w:rsid w:val="00847E91"/>
    <w:rsid w:val="00856D1D"/>
    <w:rsid w:val="0085724E"/>
    <w:rsid w:val="008579E2"/>
    <w:rsid w:val="0086143B"/>
    <w:rsid w:val="008645D2"/>
    <w:rsid w:val="00864EE4"/>
    <w:rsid w:val="008749FD"/>
    <w:rsid w:val="008756CB"/>
    <w:rsid w:val="00877415"/>
    <w:rsid w:val="00880344"/>
    <w:rsid w:val="008812A9"/>
    <w:rsid w:val="00884B8A"/>
    <w:rsid w:val="0088594D"/>
    <w:rsid w:val="0088652B"/>
    <w:rsid w:val="008866F4"/>
    <w:rsid w:val="008869B1"/>
    <w:rsid w:val="008873B5"/>
    <w:rsid w:val="00891FD6"/>
    <w:rsid w:val="00893B92"/>
    <w:rsid w:val="00894720"/>
    <w:rsid w:val="008957A2"/>
    <w:rsid w:val="00896A18"/>
    <w:rsid w:val="00897E66"/>
    <w:rsid w:val="008A0365"/>
    <w:rsid w:val="008A4F68"/>
    <w:rsid w:val="008A50BB"/>
    <w:rsid w:val="008A7009"/>
    <w:rsid w:val="008A7023"/>
    <w:rsid w:val="008B1876"/>
    <w:rsid w:val="008B219A"/>
    <w:rsid w:val="008B28DB"/>
    <w:rsid w:val="008B4F8F"/>
    <w:rsid w:val="008B5AFA"/>
    <w:rsid w:val="008B5B52"/>
    <w:rsid w:val="008B6D72"/>
    <w:rsid w:val="008B7BE0"/>
    <w:rsid w:val="008C147C"/>
    <w:rsid w:val="008C33EC"/>
    <w:rsid w:val="008C6ACE"/>
    <w:rsid w:val="008D4045"/>
    <w:rsid w:val="008D4916"/>
    <w:rsid w:val="008E22D1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082E"/>
    <w:rsid w:val="00901CD1"/>
    <w:rsid w:val="00904DC7"/>
    <w:rsid w:val="0090548B"/>
    <w:rsid w:val="0090621A"/>
    <w:rsid w:val="009107F1"/>
    <w:rsid w:val="00911609"/>
    <w:rsid w:val="009116ED"/>
    <w:rsid w:val="00911E91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153D"/>
    <w:rsid w:val="00932F4D"/>
    <w:rsid w:val="00934163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7761C"/>
    <w:rsid w:val="009926E3"/>
    <w:rsid w:val="0099527F"/>
    <w:rsid w:val="00995492"/>
    <w:rsid w:val="00995C0D"/>
    <w:rsid w:val="00997FB8"/>
    <w:rsid w:val="009A2C59"/>
    <w:rsid w:val="009A2ED6"/>
    <w:rsid w:val="009A46FE"/>
    <w:rsid w:val="009A4E28"/>
    <w:rsid w:val="009A5944"/>
    <w:rsid w:val="009A5C7D"/>
    <w:rsid w:val="009B1745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D6BBB"/>
    <w:rsid w:val="009E17C9"/>
    <w:rsid w:val="00A0273D"/>
    <w:rsid w:val="00A05500"/>
    <w:rsid w:val="00A06685"/>
    <w:rsid w:val="00A06CFC"/>
    <w:rsid w:val="00A07B4E"/>
    <w:rsid w:val="00A12831"/>
    <w:rsid w:val="00A14792"/>
    <w:rsid w:val="00A168E0"/>
    <w:rsid w:val="00A20A44"/>
    <w:rsid w:val="00A26D40"/>
    <w:rsid w:val="00A302C5"/>
    <w:rsid w:val="00A31458"/>
    <w:rsid w:val="00A328B3"/>
    <w:rsid w:val="00A33A66"/>
    <w:rsid w:val="00A340FE"/>
    <w:rsid w:val="00A3605B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370D"/>
    <w:rsid w:val="00A645DE"/>
    <w:rsid w:val="00A701E3"/>
    <w:rsid w:val="00A763AD"/>
    <w:rsid w:val="00A76BA9"/>
    <w:rsid w:val="00A80AC2"/>
    <w:rsid w:val="00A81658"/>
    <w:rsid w:val="00A81D69"/>
    <w:rsid w:val="00A82D09"/>
    <w:rsid w:val="00A83A5B"/>
    <w:rsid w:val="00A84F1C"/>
    <w:rsid w:val="00A87915"/>
    <w:rsid w:val="00A9099E"/>
    <w:rsid w:val="00A9722C"/>
    <w:rsid w:val="00AA201B"/>
    <w:rsid w:val="00AA4574"/>
    <w:rsid w:val="00AA5032"/>
    <w:rsid w:val="00AA60B8"/>
    <w:rsid w:val="00AA6E7F"/>
    <w:rsid w:val="00AB231E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5266"/>
    <w:rsid w:val="00AD7337"/>
    <w:rsid w:val="00AD77EF"/>
    <w:rsid w:val="00AE4AB4"/>
    <w:rsid w:val="00AE4F61"/>
    <w:rsid w:val="00AE5F18"/>
    <w:rsid w:val="00AE6D2A"/>
    <w:rsid w:val="00AF0D98"/>
    <w:rsid w:val="00AF4053"/>
    <w:rsid w:val="00AF4FE2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2CAB"/>
    <w:rsid w:val="00B14E2C"/>
    <w:rsid w:val="00B1502C"/>
    <w:rsid w:val="00B1684F"/>
    <w:rsid w:val="00B17220"/>
    <w:rsid w:val="00B200EC"/>
    <w:rsid w:val="00B208A6"/>
    <w:rsid w:val="00B20A44"/>
    <w:rsid w:val="00B21D59"/>
    <w:rsid w:val="00B307F2"/>
    <w:rsid w:val="00B32F5F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631A4"/>
    <w:rsid w:val="00B72138"/>
    <w:rsid w:val="00B73574"/>
    <w:rsid w:val="00B74F2D"/>
    <w:rsid w:val="00B76562"/>
    <w:rsid w:val="00B8034D"/>
    <w:rsid w:val="00B81D03"/>
    <w:rsid w:val="00B82CE0"/>
    <w:rsid w:val="00B82E54"/>
    <w:rsid w:val="00B8392A"/>
    <w:rsid w:val="00B83F9D"/>
    <w:rsid w:val="00B8498D"/>
    <w:rsid w:val="00B84EA1"/>
    <w:rsid w:val="00B85CA0"/>
    <w:rsid w:val="00B921FA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B2812"/>
    <w:rsid w:val="00BC0919"/>
    <w:rsid w:val="00BC0AC2"/>
    <w:rsid w:val="00BC1B46"/>
    <w:rsid w:val="00BC2769"/>
    <w:rsid w:val="00BC2EA0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2C3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2067"/>
    <w:rsid w:val="00C525BB"/>
    <w:rsid w:val="00C530E2"/>
    <w:rsid w:val="00C53BF9"/>
    <w:rsid w:val="00C612F3"/>
    <w:rsid w:val="00C618C1"/>
    <w:rsid w:val="00C637B0"/>
    <w:rsid w:val="00C64835"/>
    <w:rsid w:val="00C6533F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E4F6E"/>
    <w:rsid w:val="00CE57D4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8C6"/>
    <w:rsid w:val="00D16EAD"/>
    <w:rsid w:val="00D17C8B"/>
    <w:rsid w:val="00D20C05"/>
    <w:rsid w:val="00D2237F"/>
    <w:rsid w:val="00D22E5E"/>
    <w:rsid w:val="00D2322D"/>
    <w:rsid w:val="00D24232"/>
    <w:rsid w:val="00D26A6C"/>
    <w:rsid w:val="00D31B84"/>
    <w:rsid w:val="00D376D5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1BF9"/>
    <w:rsid w:val="00D643B5"/>
    <w:rsid w:val="00D705AB"/>
    <w:rsid w:val="00D70732"/>
    <w:rsid w:val="00D711A6"/>
    <w:rsid w:val="00D76464"/>
    <w:rsid w:val="00D76D3A"/>
    <w:rsid w:val="00D77ABA"/>
    <w:rsid w:val="00D82E6B"/>
    <w:rsid w:val="00D82F62"/>
    <w:rsid w:val="00D8478C"/>
    <w:rsid w:val="00D87EDE"/>
    <w:rsid w:val="00D90E42"/>
    <w:rsid w:val="00D9248E"/>
    <w:rsid w:val="00D978F3"/>
    <w:rsid w:val="00DA011B"/>
    <w:rsid w:val="00DA0393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25AE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4596"/>
    <w:rsid w:val="00E5591A"/>
    <w:rsid w:val="00E57E92"/>
    <w:rsid w:val="00E604EE"/>
    <w:rsid w:val="00E61668"/>
    <w:rsid w:val="00E61ADF"/>
    <w:rsid w:val="00E664E4"/>
    <w:rsid w:val="00E677FE"/>
    <w:rsid w:val="00E727D5"/>
    <w:rsid w:val="00E73ECB"/>
    <w:rsid w:val="00E75868"/>
    <w:rsid w:val="00E75BF3"/>
    <w:rsid w:val="00E7605C"/>
    <w:rsid w:val="00E77288"/>
    <w:rsid w:val="00E80BB0"/>
    <w:rsid w:val="00E8120F"/>
    <w:rsid w:val="00E835D8"/>
    <w:rsid w:val="00E8415F"/>
    <w:rsid w:val="00E84219"/>
    <w:rsid w:val="00E85451"/>
    <w:rsid w:val="00E92C18"/>
    <w:rsid w:val="00E95C8D"/>
    <w:rsid w:val="00E97186"/>
    <w:rsid w:val="00E9752B"/>
    <w:rsid w:val="00E97C7E"/>
    <w:rsid w:val="00EA00EA"/>
    <w:rsid w:val="00EA32F7"/>
    <w:rsid w:val="00EA4700"/>
    <w:rsid w:val="00EB3E52"/>
    <w:rsid w:val="00EB4165"/>
    <w:rsid w:val="00EB4756"/>
    <w:rsid w:val="00EB5A22"/>
    <w:rsid w:val="00EC0F8B"/>
    <w:rsid w:val="00ED1377"/>
    <w:rsid w:val="00ED3845"/>
    <w:rsid w:val="00ED3D5B"/>
    <w:rsid w:val="00ED4CD2"/>
    <w:rsid w:val="00ED7603"/>
    <w:rsid w:val="00ED7AC0"/>
    <w:rsid w:val="00EE02E5"/>
    <w:rsid w:val="00EE26A5"/>
    <w:rsid w:val="00EF03B0"/>
    <w:rsid w:val="00EF087D"/>
    <w:rsid w:val="00EF5F21"/>
    <w:rsid w:val="00F0085A"/>
    <w:rsid w:val="00F026B3"/>
    <w:rsid w:val="00F03E7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51AB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1611"/>
    <w:rsid w:val="00F43546"/>
    <w:rsid w:val="00F43FEA"/>
    <w:rsid w:val="00F4519A"/>
    <w:rsid w:val="00F479AF"/>
    <w:rsid w:val="00F56787"/>
    <w:rsid w:val="00F601E3"/>
    <w:rsid w:val="00F6298A"/>
    <w:rsid w:val="00F63AB1"/>
    <w:rsid w:val="00F64EE1"/>
    <w:rsid w:val="00F74AA2"/>
    <w:rsid w:val="00F75B71"/>
    <w:rsid w:val="00F75D6C"/>
    <w:rsid w:val="00F776EF"/>
    <w:rsid w:val="00F77985"/>
    <w:rsid w:val="00F94B8F"/>
    <w:rsid w:val="00F95294"/>
    <w:rsid w:val="00F95A2D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BFF"/>
    <w:rsid w:val="00FC3E8D"/>
    <w:rsid w:val="00FC6307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  <w:rsid w:val="00FF7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Strong">
    <w:name w:val="Strong"/>
    <w:basedOn w:val="DefaultParagraphFont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  <w:style w:type="character" w:customStyle="1" w:styleId="CharChar22">
    <w:name w:val="Char Char22"/>
    <w:uiPriority w:val="99"/>
    <w:rsid w:val="00556D82"/>
    <w:rPr>
      <w:rFonts w:eastAsia="SimSun"/>
      <w:sz w:val="24"/>
      <w:lang w:val="bg-BG" w:eastAsia="zh-CN"/>
    </w:rPr>
  </w:style>
  <w:style w:type="character" w:customStyle="1" w:styleId="CharChar23">
    <w:name w:val="Char Char23"/>
    <w:uiPriority w:val="99"/>
    <w:rsid w:val="00934163"/>
    <w:rPr>
      <w:rFonts w:eastAsia="SimSun"/>
      <w:sz w:val="24"/>
      <w:lang w:val="bg-BG" w:eastAsia="zh-CN"/>
    </w:rPr>
  </w:style>
  <w:style w:type="character" w:customStyle="1" w:styleId="CharChar24">
    <w:name w:val="Char Char24"/>
    <w:uiPriority w:val="99"/>
    <w:rsid w:val="00237EAE"/>
    <w:rPr>
      <w:rFonts w:eastAsia="SimSun"/>
      <w:sz w:val="24"/>
      <w:lang w:val="bg-BG" w:eastAsia="zh-CN"/>
    </w:rPr>
  </w:style>
  <w:style w:type="character" w:styleId="PageNumber">
    <w:name w:val="page number"/>
    <w:basedOn w:val="DefaultParagraphFont"/>
    <w:uiPriority w:val="99"/>
    <w:rsid w:val="00411792"/>
    <w:rPr>
      <w:rFonts w:cs="Times New Roman"/>
    </w:rPr>
  </w:style>
  <w:style w:type="character" w:customStyle="1" w:styleId="CharChar25">
    <w:name w:val="Char Char25"/>
    <w:uiPriority w:val="99"/>
    <w:rsid w:val="000956B8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2556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6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6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2</Pages>
  <Words>625</Words>
  <Characters>3563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11</cp:revision>
  <cp:lastPrinted>2015-03-19T08:53:00Z</cp:lastPrinted>
  <dcterms:created xsi:type="dcterms:W3CDTF">2015-03-19T08:43:00Z</dcterms:created>
  <dcterms:modified xsi:type="dcterms:W3CDTF">2015-03-19T08:55:00Z</dcterms:modified>
</cp:coreProperties>
</file>