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B7F" w:rsidRPr="00516466" w:rsidRDefault="003A7B7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3A7B7F" w:rsidRPr="00516466" w:rsidRDefault="003A7B7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3A7B7F" w:rsidRDefault="003A7B7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A7B7F" w:rsidRPr="00516466" w:rsidRDefault="003A7B7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A7B7F" w:rsidRPr="00DB7494" w:rsidRDefault="003A7B7F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3A7B7F" w:rsidRPr="00AD17F3" w:rsidRDefault="003A7B7F" w:rsidP="0041532D">
      <w:pPr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bg-BG"/>
        </w:rPr>
        <w:t>Георги Иванов Радичев</w:t>
      </w:r>
      <w:r w:rsidRPr="00AD17F3">
        <w:rPr>
          <w:rFonts w:ascii="Verdana" w:hAnsi="Verdana"/>
          <w:b/>
          <w:bCs/>
          <w:lang w:val="bg-BG"/>
        </w:rPr>
        <w:t xml:space="preserve"> </w:t>
      </w:r>
      <w:r w:rsidRPr="00AD17F3">
        <w:rPr>
          <w:rFonts w:ascii="Verdana" w:hAnsi="Verdana"/>
          <w:bCs/>
          <w:lang w:val="bg-BG"/>
        </w:rPr>
        <w:t xml:space="preserve"> </w:t>
      </w:r>
    </w:p>
    <w:p w:rsidR="003A7B7F" w:rsidRPr="00AD17F3" w:rsidRDefault="003A7B7F" w:rsidP="0041532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Куклен</w:t>
      </w:r>
    </w:p>
    <w:p w:rsidR="003A7B7F" w:rsidRDefault="003A7B7F" w:rsidP="00E57E92">
      <w:pPr>
        <w:rPr>
          <w:rFonts w:ascii="Verdana" w:hAnsi="Verdana"/>
        </w:rPr>
      </w:pPr>
    </w:p>
    <w:p w:rsidR="003A7B7F" w:rsidRDefault="003A7B7F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Куклен</w:t>
      </w:r>
    </w:p>
    <w:p w:rsidR="003A7B7F" w:rsidRPr="001301F3" w:rsidRDefault="003A7B7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3A7B7F" w:rsidRDefault="003A7B7F" w:rsidP="00342BD4">
      <w:pPr>
        <w:ind w:right="283"/>
        <w:jc w:val="both"/>
        <w:rPr>
          <w:rStyle w:val="Strong"/>
          <w:rFonts w:ascii="Verdana" w:hAnsi="Verdana"/>
          <w:b w:val="0"/>
          <w:bCs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ОВОС-122/18.02.2015г.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F151AB">
        <w:rPr>
          <w:rFonts w:ascii="Verdana" w:hAnsi="Verdana"/>
          <w:lang w:val="ru-RU"/>
        </w:rPr>
        <w:t xml:space="preserve"> за инвестиционно предложение:</w:t>
      </w:r>
      <w:r w:rsidRPr="00F151AB">
        <w:rPr>
          <w:rFonts w:ascii="Verdana" w:hAnsi="Verdana"/>
        </w:rPr>
        <w:t xml:space="preserve"> </w:t>
      </w:r>
      <w:r>
        <w:rPr>
          <w:rStyle w:val="Strong"/>
          <w:rFonts w:ascii="Verdana" w:hAnsi="Verdana"/>
          <w:bCs/>
        </w:rPr>
        <w:t>„</w:t>
      </w:r>
      <w:r>
        <w:rPr>
          <w:rStyle w:val="Strong"/>
          <w:rFonts w:ascii="Verdana" w:hAnsi="Verdana"/>
          <w:bCs/>
          <w:lang w:val="bg-BG"/>
        </w:rPr>
        <w:t>Изграждане на овцеферма”</w:t>
      </w:r>
      <w:r w:rsidRPr="00F151AB">
        <w:rPr>
          <w:rStyle w:val="Strong"/>
          <w:rFonts w:ascii="Verdana" w:hAnsi="Verdana"/>
          <w:b w:val="0"/>
          <w:bCs/>
        </w:rPr>
        <w:t>, в</w:t>
      </w:r>
      <w:r>
        <w:rPr>
          <w:rStyle w:val="Strong"/>
          <w:rFonts w:ascii="Verdana" w:hAnsi="Verdana"/>
          <w:b w:val="0"/>
          <w:bCs/>
          <w:lang w:val="bg-BG"/>
        </w:rPr>
        <w:t xml:space="preserve"> имот</w:t>
      </w:r>
      <w:r w:rsidRPr="00F151AB">
        <w:rPr>
          <w:rStyle w:val="Strong"/>
          <w:rFonts w:ascii="Verdana" w:hAnsi="Verdana"/>
          <w:b w:val="0"/>
          <w:bCs/>
        </w:rPr>
        <w:t xml:space="preserve"> с №</w:t>
      </w:r>
      <w:r>
        <w:rPr>
          <w:rStyle w:val="Strong"/>
          <w:rFonts w:ascii="Verdana" w:hAnsi="Verdana"/>
          <w:b w:val="0"/>
          <w:bCs/>
          <w:lang w:val="bg-BG"/>
        </w:rPr>
        <w:t xml:space="preserve"> 002073</w:t>
      </w:r>
      <w:r w:rsidRPr="00F151AB">
        <w:rPr>
          <w:rStyle w:val="Strong"/>
          <w:rFonts w:ascii="Verdana" w:hAnsi="Verdana"/>
          <w:b w:val="0"/>
          <w:bCs/>
        </w:rPr>
        <w:t>,</w:t>
      </w:r>
      <w:r>
        <w:rPr>
          <w:rStyle w:val="Strong"/>
          <w:rFonts w:ascii="Verdana" w:hAnsi="Verdana"/>
          <w:b w:val="0"/>
          <w:bCs/>
          <w:lang w:val="bg-BG"/>
        </w:rPr>
        <w:t xml:space="preserve"> землище гр. Куклен, община Куклен.</w:t>
      </w:r>
    </w:p>
    <w:p w:rsidR="003A7B7F" w:rsidRDefault="003A7B7F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3A7B7F" w:rsidRDefault="003A7B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3A7B7F" w:rsidRPr="00516466" w:rsidRDefault="003A7B7F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3A7B7F" w:rsidRPr="00516466" w:rsidRDefault="003A7B7F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3A7B7F" w:rsidRPr="00516466" w:rsidRDefault="003A7B7F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A7B7F" w:rsidRPr="00516466" w:rsidRDefault="003A7B7F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 w:rsidRPr="00864EE4">
        <w:rPr>
          <w:rStyle w:val="Strong"/>
          <w:rFonts w:ascii="Verdana" w:hAnsi="Verdana"/>
          <w:b w:val="0"/>
          <w:bCs/>
        </w:rPr>
        <w:t>„</w:t>
      </w:r>
      <w:r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3A7B7F" w:rsidRPr="00267922" w:rsidRDefault="003A7B7F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Куклен.</w:t>
      </w:r>
    </w:p>
    <w:p w:rsidR="003A7B7F" w:rsidRPr="00516466" w:rsidRDefault="003A7B7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3A7B7F" w:rsidRPr="0022649C" w:rsidRDefault="003A7B7F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3A7B7F" w:rsidRPr="00516466" w:rsidRDefault="003A7B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3A7B7F" w:rsidRPr="00516466" w:rsidRDefault="003A7B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3A7B7F" w:rsidRPr="00516466" w:rsidRDefault="003A7B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3A7B7F" w:rsidRPr="00516466" w:rsidRDefault="003A7B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3A7B7F" w:rsidRDefault="003A7B7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A7B7F" w:rsidRPr="00BD3E37" w:rsidRDefault="003A7B7F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0000194 </w:t>
      </w:r>
      <w:r>
        <w:rPr>
          <w:rFonts w:ascii="Verdana" w:hAnsi="Verdana"/>
          <w:b/>
          <w:lang w:val="bg-BG"/>
        </w:rPr>
        <w:t>„Река Чая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3A7B7F" w:rsidRPr="00BD3E37" w:rsidRDefault="003A7B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3A7B7F" w:rsidRPr="00516466" w:rsidRDefault="003A7B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3A7B7F" w:rsidRPr="00516466" w:rsidRDefault="003A7B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3A7B7F" w:rsidRPr="00516466" w:rsidRDefault="003A7B7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3A7B7F" w:rsidRPr="00516466" w:rsidRDefault="003A7B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7B7F" w:rsidRDefault="003A7B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7B7F" w:rsidRPr="00516466" w:rsidRDefault="003A7B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7B7F" w:rsidRDefault="003A7B7F" w:rsidP="00516466">
      <w:pPr>
        <w:ind w:right="566"/>
        <w:jc w:val="both"/>
        <w:rPr>
          <w:rFonts w:ascii="Verdana" w:hAnsi="Verdana"/>
          <w:lang w:val="ru-RU"/>
        </w:rPr>
      </w:pPr>
    </w:p>
    <w:p w:rsidR="003A7B7F" w:rsidRPr="00516466" w:rsidRDefault="003A7B7F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3A7B7F" w:rsidRPr="00FE3B69" w:rsidRDefault="003A7B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3A7B7F" w:rsidRPr="00FE3B69" w:rsidRDefault="003A7B7F" w:rsidP="00FE3B69">
      <w:pPr>
        <w:jc w:val="both"/>
        <w:rPr>
          <w:rFonts w:ascii="Verdana" w:hAnsi="Verdana"/>
          <w:b/>
          <w:lang w:val="ru-RU"/>
        </w:rPr>
      </w:pPr>
    </w:p>
    <w:p w:rsidR="003A7B7F" w:rsidRPr="00FE3B69" w:rsidRDefault="003A7B7F" w:rsidP="00FE3B69">
      <w:pPr>
        <w:jc w:val="both"/>
        <w:rPr>
          <w:rFonts w:ascii="Verdana" w:hAnsi="Verdana"/>
          <w:b/>
          <w:lang w:val="ru-RU"/>
        </w:rPr>
      </w:pPr>
    </w:p>
    <w:p w:rsidR="003A7B7F" w:rsidRPr="00FE3B69" w:rsidRDefault="003A7B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3A7B7F" w:rsidRDefault="003A7B7F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3A7B7F" w:rsidRDefault="003A7B7F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A7B7F" w:rsidRPr="00006F5E" w:rsidRDefault="003A7B7F" w:rsidP="0056740B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/>
        </w:rPr>
      </w:pPr>
      <w:r>
        <w:rPr>
          <w:rFonts w:ascii="Verdana" w:hAnsi="Verdana"/>
          <w:bCs/>
          <w:lang w:val="bg-BG"/>
        </w:rPr>
        <w:t xml:space="preserve">       </w:t>
      </w:r>
      <w:r w:rsidRPr="00006F5E">
        <w:rPr>
          <w:rFonts w:ascii="Verdana" w:hAnsi="Verdana"/>
          <w:bCs/>
          <w:color w:val="FFFFFF"/>
        </w:rPr>
        <w:t xml:space="preserve">Съгласувал:                                                      </w:t>
      </w:r>
      <w:r w:rsidRPr="00006F5E">
        <w:rPr>
          <w:rFonts w:ascii="Verdana" w:hAnsi="Verdana"/>
          <w:bCs/>
          <w:color w:val="FFFFFF"/>
          <w:lang w:val="bg-BG"/>
        </w:rPr>
        <w:t xml:space="preserve">   </w:t>
      </w:r>
    </w:p>
    <w:p w:rsidR="003A7B7F" w:rsidRPr="00B80DF2" w:rsidRDefault="003A7B7F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3A7B7F" w:rsidRPr="00B80DF2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B7F" w:rsidRDefault="003A7B7F">
      <w:r>
        <w:separator/>
      </w:r>
    </w:p>
  </w:endnote>
  <w:endnote w:type="continuationSeparator" w:id="0">
    <w:p w:rsidR="003A7B7F" w:rsidRDefault="003A7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B7F" w:rsidRDefault="003A7B7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3A7B7F" w:rsidRDefault="003A7B7F" w:rsidP="0022049F">
                <w:pPr>
                  <w:jc w:val="both"/>
                </w:pPr>
                <w:r w:rsidRPr="005B040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A7B7F" w:rsidRPr="009463AE" w:rsidRDefault="003A7B7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A7B7F" w:rsidRDefault="003A7B7F" w:rsidP="0022049F">
    <w:pPr>
      <w:pStyle w:val="Footer"/>
      <w:jc w:val="center"/>
      <w:rPr>
        <w:lang w:val="bg-BG"/>
      </w:rPr>
    </w:pPr>
  </w:p>
  <w:p w:rsidR="003A7B7F" w:rsidRPr="009463AE" w:rsidRDefault="003A7B7F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B7F" w:rsidRDefault="003A7B7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3A7B7F" w:rsidRDefault="003A7B7F" w:rsidP="0022049F">
                <w:pPr>
                  <w:jc w:val="both"/>
                </w:pPr>
                <w:r w:rsidRPr="005B040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A7B7F" w:rsidRPr="009463AE" w:rsidRDefault="003A7B7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A7B7F" w:rsidRDefault="003A7B7F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B7F" w:rsidRDefault="003A7B7F">
      <w:r>
        <w:separator/>
      </w:r>
    </w:p>
  </w:footnote>
  <w:footnote w:type="continuationSeparator" w:id="0">
    <w:p w:rsidR="003A7B7F" w:rsidRDefault="003A7B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B7F" w:rsidRPr="005B69F7" w:rsidRDefault="003A7B7F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3A7B7F" w:rsidRPr="005B69F7" w:rsidRDefault="003A7B7F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A7B7F" w:rsidRPr="003106F6" w:rsidRDefault="003A7B7F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A7B7F" w:rsidRPr="00ED1377" w:rsidRDefault="003A7B7F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6F5E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28D0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0DDB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A7B7F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1FA"/>
    <w:rsid w:val="004B4464"/>
    <w:rsid w:val="004B7599"/>
    <w:rsid w:val="004C0357"/>
    <w:rsid w:val="004D1C4C"/>
    <w:rsid w:val="004D6C5A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404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37600"/>
    <w:rsid w:val="00641E01"/>
    <w:rsid w:val="00643202"/>
    <w:rsid w:val="00645260"/>
    <w:rsid w:val="00646A0B"/>
    <w:rsid w:val="00647427"/>
    <w:rsid w:val="00651339"/>
    <w:rsid w:val="006524B1"/>
    <w:rsid w:val="006543B8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3590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145C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0DF2"/>
    <w:rsid w:val="00B81D03"/>
    <w:rsid w:val="00B82CE0"/>
    <w:rsid w:val="00B82E54"/>
    <w:rsid w:val="00B83419"/>
    <w:rsid w:val="00B8392A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4416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0680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3EAB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39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601</Words>
  <Characters>3427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2015-02-23T12:15:00Z</cp:lastPrinted>
  <dcterms:created xsi:type="dcterms:W3CDTF">2015-02-23T11:57:00Z</dcterms:created>
  <dcterms:modified xsi:type="dcterms:W3CDTF">2015-03-06T07:39:00Z</dcterms:modified>
</cp:coreProperties>
</file>