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3CA" w:rsidRPr="00516466" w:rsidRDefault="008F53CA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8F53CA" w:rsidRPr="00516466" w:rsidRDefault="008F53CA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8F53CA" w:rsidRDefault="008F53CA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8F53CA" w:rsidRPr="00516466" w:rsidRDefault="008F53CA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8F53CA" w:rsidRPr="00DB7494" w:rsidRDefault="008F53CA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8F53CA" w:rsidRPr="00616351" w:rsidRDefault="008F53CA" w:rsidP="0041532D">
      <w:pPr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bg-BG"/>
        </w:rPr>
        <w:t>„Пловдив Биомас” ЕООД</w:t>
      </w:r>
    </w:p>
    <w:p w:rsidR="008F53CA" w:rsidRPr="00AD17F3" w:rsidRDefault="008F53CA" w:rsidP="0041532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бул. „Санкт Петербург</w:t>
      </w:r>
      <w:r w:rsidRPr="00AD17F3">
        <w:rPr>
          <w:rFonts w:ascii="Verdana" w:hAnsi="Verdana"/>
          <w:bCs/>
          <w:lang w:val="bg-BG"/>
        </w:rPr>
        <w:t xml:space="preserve">“ № </w:t>
      </w:r>
      <w:r>
        <w:rPr>
          <w:rFonts w:ascii="Verdana" w:hAnsi="Verdana"/>
          <w:bCs/>
          <w:lang w:val="bg-BG"/>
        </w:rPr>
        <w:t>1 („Акватех Р” ООД)</w:t>
      </w:r>
    </w:p>
    <w:p w:rsidR="008F53CA" w:rsidRDefault="008F53CA" w:rsidP="00E57E92">
      <w:pPr>
        <w:rPr>
          <w:rFonts w:ascii="Verdana" w:hAnsi="Verdana"/>
        </w:rPr>
      </w:pPr>
    </w:p>
    <w:p w:rsidR="008F53CA" w:rsidRDefault="008F53CA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Садово</w:t>
      </w:r>
    </w:p>
    <w:p w:rsidR="008F53CA" w:rsidRDefault="008F53CA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с.Караджово</w:t>
      </w:r>
    </w:p>
    <w:p w:rsidR="008F53CA" w:rsidRDefault="008F53CA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БДУВ ИБР</w:t>
      </w:r>
    </w:p>
    <w:p w:rsidR="008F53CA" w:rsidRDefault="008F53CA" w:rsidP="004507B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8F53CA" w:rsidRPr="001301F3" w:rsidRDefault="008F53CA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8F53CA" w:rsidRDefault="008F53CA" w:rsidP="00342BD4">
      <w:pPr>
        <w:ind w:right="283"/>
        <w:jc w:val="both"/>
        <w:rPr>
          <w:rStyle w:val="Strong"/>
          <w:rFonts w:ascii="Verdana" w:hAnsi="Verdana"/>
          <w:b w:val="0"/>
          <w:bCs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ОВОС-106/13.02.2015г.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F151AB">
        <w:rPr>
          <w:rFonts w:ascii="Verdana" w:hAnsi="Verdana"/>
          <w:lang w:val="ru-RU"/>
        </w:rPr>
        <w:t xml:space="preserve"> за инвестиционно предложение:</w:t>
      </w:r>
      <w:r w:rsidRPr="00F151AB">
        <w:rPr>
          <w:rFonts w:ascii="Verdana" w:hAnsi="Verdana"/>
        </w:rPr>
        <w:t xml:space="preserve"> </w:t>
      </w:r>
      <w:r>
        <w:rPr>
          <w:rStyle w:val="Strong"/>
          <w:rFonts w:ascii="Verdana" w:hAnsi="Verdana"/>
          <w:bCs/>
        </w:rPr>
        <w:t>„</w:t>
      </w:r>
      <w:r>
        <w:rPr>
          <w:rStyle w:val="Strong"/>
          <w:rFonts w:ascii="Verdana" w:hAnsi="Verdana"/>
          <w:bCs/>
          <w:lang w:val="bg-BG"/>
        </w:rPr>
        <w:t>Изграждане на два броя тръбни кладенци”</w:t>
      </w:r>
      <w:r w:rsidRPr="00F151AB">
        <w:rPr>
          <w:rStyle w:val="Strong"/>
          <w:rFonts w:ascii="Verdana" w:hAnsi="Verdana"/>
          <w:b w:val="0"/>
          <w:bCs/>
        </w:rPr>
        <w:t>, в</w:t>
      </w:r>
      <w:r>
        <w:rPr>
          <w:rStyle w:val="Strong"/>
          <w:rFonts w:ascii="Verdana" w:hAnsi="Verdana"/>
          <w:b w:val="0"/>
          <w:bCs/>
          <w:lang w:val="bg-BG"/>
        </w:rPr>
        <w:t xml:space="preserve"> имот</w:t>
      </w:r>
      <w:r w:rsidRPr="00F151AB">
        <w:rPr>
          <w:rStyle w:val="Strong"/>
          <w:rFonts w:ascii="Verdana" w:hAnsi="Verdana"/>
          <w:b w:val="0"/>
          <w:bCs/>
        </w:rPr>
        <w:t xml:space="preserve"> №</w:t>
      </w:r>
      <w:r>
        <w:rPr>
          <w:rStyle w:val="Strong"/>
          <w:rFonts w:ascii="Verdana" w:hAnsi="Verdana"/>
          <w:b w:val="0"/>
          <w:bCs/>
          <w:lang w:val="bg-BG"/>
        </w:rPr>
        <w:t xml:space="preserve"> 031108 (УПИ </w:t>
      </w:r>
      <w:r>
        <w:rPr>
          <w:rStyle w:val="Strong"/>
          <w:rFonts w:ascii="Verdana" w:hAnsi="Verdana"/>
          <w:b w:val="0"/>
          <w:bCs/>
        </w:rPr>
        <w:t xml:space="preserve">II- 031101) </w:t>
      </w:r>
      <w:r w:rsidRPr="00F151AB">
        <w:rPr>
          <w:rStyle w:val="Strong"/>
          <w:rFonts w:ascii="Verdana" w:hAnsi="Verdana"/>
          <w:b w:val="0"/>
          <w:bCs/>
        </w:rPr>
        <w:t>,</w:t>
      </w:r>
      <w:r>
        <w:rPr>
          <w:rStyle w:val="Strong"/>
          <w:rFonts w:ascii="Verdana" w:hAnsi="Verdana"/>
          <w:b w:val="0"/>
          <w:bCs/>
          <w:lang w:val="bg-BG"/>
        </w:rPr>
        <w:t xml:space="preserve"> землище с.Караджово, община Садово.</w:t>
      </w:r>
    </w:p>
    <w:p w:rsidR="008F53CA" w:rsidRDefault="008F53CA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8F53CA" w:rsidRDefault="008F53CA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8F53CA" w:rsidRPr="00516466" w:rsidRDefault="008F53CA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8F53CA" w:rsidRPr="00516466" w:rsidRDefault="008F53CA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8F53CA" w:rsidRPr="00516466" w:rsidRDefault="008F53CA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F53CA" w:rsidRPr="00516466" w:rsidRDefault="008F53CA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 w:rsidRPr="00864EE4">
        <w:rPr>
          <w:rStyle w:val="Strong"/>
          <w:rFonts w:ascii="Verdana" w:hAnsi="Verdana"/>
          <w:b w:val="0"/>
          <w:bCs/>
        </w:rPr>
        <w:t>„</w:t>
      </w:r>
      <w:r>
        <w:rPr>
          <w:rStyle w:val="Strong"/>
          <w:rFonts w:ascii="Verdana" w:hAnsi="Verdana"/>
          <w:b w:val="0"/>
          <w:bCs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8F53CA" w:rsidRPr="00267922" w:rsidRDefault="008F53CA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Садово и с.Караджово.</w:t>
      </w:r>
    </w:p>
    <w:p w:rsidR="008F53CA" w:rsidRPr="00516466" w:rsidRDefault="008F53CA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8F53CA" w:rsidRPr="0022649C" w:rsidRDefault="008F53CA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8F53CA" w:rsidRPr="00516466" w:rsidRDefault="008F53C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8F53CA" w:rsidRPr="00516466" w:rsidRDefault="008F53C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8F53CA" w:rsidRPr="00516466" w:rsidRDefault="008F53C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8F53CA" w:rsidRPr="00516466" w:rsidRDefault="008F53C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8F53CA" w:rsidRDefault="008F53CA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8F53CA" w:rsidRPr="00BD3E37" w:rsidRDefault="008F53CA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0000194 </w:t>
      </w:r>
      <w:r>
        <w:rPr>
          <w:rFonts w:ascii="Verdana" w:hAnsi="Verdana"/>
          <w:b/>
          <w:lang w:val="bg-BG"/>
        </w:rPr>
        <w:t>„Река Чая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8F53CA" w:rsidRPr="00BD3E37" w:rsidRDefault="008F53C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8F53CA" w:rsidRPr="00516466" w:rsidRDefault="008F53C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8F53CA" w:rsidRPr="00516466" w:rsidRDefault="008F53C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8F53CA" w:rsidRPr="00516466" w:rsidRDefault="008F53CA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8F53CA" w:rsidRPr="00516466" w:rsidRDefault="008F53C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F53CA" w:rsidRDefault="008F53C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F53CA" w:rsidRPr="00516466" w:rsidRDefault="008F53C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F53CA" w:rsidRDefault="008F53CA" w:rsidP="00516466">
      <w:pPr>
        <w:ind w:right="566"/>
        <w:jc w:val="both"/>
        <w:rPr>
          <w:rFonts w:ascii="Verdana" w:hAnsi="Verdana"/>
          <w:lang w:val="ru-RU"/>
        </w:rPr>
      </w:pPr>
    </w:p>
    <w:p w:rsidR="008F53CA" w:rsidRPr="00516466" w:rsidRDefault="008F53CA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8F53CA" w:rsidRPr="00FE3B69" w:rsidRDefault="008F53CA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8F53CA" w:rsidRDefault="008F53CA" w:rsidP="00FE3B69">
      <w:pPr>
        <w:jc w:val="both"/>
        <w:rPr>
          <w:rFonts w:ascii="Verdana" w:hAnsi="Verdana"/>
          <w:b/>
          <w:lang w:val="ru-RU"/>
        </w:rPr>
      </w:pPr>
    </w:p>
    <w:p w:rsidR="008F53CA" w:rsidRDefault="008F53CA" w:rsidP="00FE3B69">
      <w:pPr>
        <w:jc w:val="both"/>
        <w:rPr>
          <w:rFonts w:ascii="Verdana" w:hAnsi="Verdana"/>
          <w:b/>
          <w:lang w:val="ru-RU"/>
        </w:rPr>
      </w:pPr>
    </w:p>
    <w:p w:rsidR="008F53CA" w:rsidRPr="00FE3B69" w:rsidRDefault="008F53CA" w:rsidP="00FE3B69">
      <w:pPr>
        <w:jc w:val="both"/>
        <w:rPr>
          <w:rFonts w:ascii="Verdana" w:hAnsi="Verdana"/>
          <w:b/>
          <w:lang w:val="ru-RU"/>
        </w:rPr>
      </w:pPr>
    </w:p>
    <w:p w:rsidR="008F53CA" w:rsidRPr="00FE3B69" w:rsidRDefault="008F53CA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8F53CA" w:rsidRDefault="008F53CA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8F53CA" w:rsidRDefault="008F53CA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8F53CA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3CA" w:rsidRDefault="008F53CA">
      <w:r>
        <w:separator/>
      </w:r>
    </w:p>
  </w:endnote>
  <w:endnote w:type="continuationSeparator" w:id="0">
    <w:p w:rsidR="008F53CA" w:rsidRDefault="008F5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3CA" w:rsidRDefault="008F53C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8F53CA" w:rsidRDefault="008F53CA" w:rsidP="0022049F">
                <w:pPr>
                  <w:jc w:val="both"/>
                </w:pPr>
                <w:r w:rsidRPr="00771FD0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F53CA" w:rsidRPr="009463AE" w:rsidRDefault="008F53C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F53CA" w:rsidRDefault="008F53CA" w:rsidP="0022049F">
    <w:pPr>
      <w:pStyle w:val="Footer"/>
      <w:jc w:val="center"/>
      <w:rPr>
        <w:lang w:val="bg-BG"/>
      </w:rPr>
    </w:pPr>
  </w:p>
  <w:p w:rsidR="008F53CA" w:rsidRPr="009463AE" w:rsidRDefault="008F53CA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3CA" w:rsidRDefault="008F53C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8F53CA" w:rsidRDefault="008F53CA" w:rsidP="0022049F">
                <w:pPr>
                  <w:jc w:val="both"/>
                </w:pPr>
                <w:r w:rsidRPr="00771FD0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F53CA" w:rsidRPr="009463AE" w:rsidRDefault="008F53C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F53CA" w:rsidRDefault="008F53CA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3CA" w:rsidRDefault="008F53CA">
      <w:r>
        <w:separator/>
      </w:r>
    </w:p>
  </w:footnote>
  <w:footnote w:type="continuationSeparator" w:id="0">
    <w:p w:rsidR="008F53CA" w:rsidRDefault="008F53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3CA" w:rsidRPr="005B69F7" w:rsidRDefault="008F53CA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8F53CA" w:rsidRPr="005B69F7" w:rsidRDefault="008F53C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F53CA" w:rsidRPr="003106F6" w:rsidRDefault="008F53CA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F53CA" w:rsidRPr="00ED1377" w:rsidRDefault="008F53CA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6F5E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28D0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87D67"/>
    <w:rsid w:val="000904AF"/>
    <w:rsid w:val="00090BCE"/>
    <w:rsid w:val="00090DB3"/>
    <w:rsid w:val="000931B0"/>
    <w:rsid w:val="000940C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71F7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0DDB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62E6D"/>
    <w:rsid w:val="004713C7"/>
    <w:rsid w:val="00471D02"/>
    <w:rsid w:val="00472077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21C9"/>
    <w:rsid w:val="004B33A5"/>
    <w:rsid w:val="004B34F3"/>
    <w:rsid w:val="004B41FA"/>
    <w:rsid w:val="004B4464"/>
    <w:rsid w:val="004B7599"/>
    <w:rsid w:val="004C0357"/>
    <w:rsid w:val="004D1C4C"/>
    <w:rsid w:val="004D6C5A"/>
    <w:rsid w:val="004D79DD"/>
    <w:rsid w:val="004E33EB"/>
    <w:rsid w:val="004E5272"/>
    <w:rsid w:val="004E72EB"/>
    <w:rsid w:val="004F18D6"/>
    <w:rsid w:val="004F25DB"/>
    <w:rsid w:val="004F2692"/>
    <w:rsid w:val="004F2C70"/>
    <w:rsid w:val="004F3D6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6351"/>
    <w:rsid w:val="00617E82"/>
    <w:rsid w:val="00624BC5"/>
    <w:rsid w:val="00627160"/>
    <w:rsid w:val="00632DFF"/>
    <w:rsid w:val="00633025"/>
    <w:rsid w:val="00635299"/>
    <w:rsid w:val="00637600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1FD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3CA"/>
    <w:rsid w:val="008F58BC"/>
    <w:rsid w:val="008F66CE"/>
    <w:rsid w:val="0090082E"/>
    <w:rsid w:val="00901CD1"/>
    <w:rsid w:val="00903590"/>
    <w:rsid w:val="00904DC7"/>
    <w:rsid w:val="0090548B"/>
    <w:rsid w:val="0090621A"/>
    <w:rsid w:val="00906AAB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1F1C"/>
    <w:rsid w:val="00973665"/>
    <w:rsid w:val="009750DB"/>
    <w:rsid w:val="00976713"/>
    <w:rsid w:val="0097761C"/>
    <w:rsid w:val="0098513D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3D14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6707"/>
    <w:rsid w:val="00B077DD"/>
    <w:rsid w:val="00B07A63"/>
    <w:rsid w:val="00B07CCB"/>
    <w:rsid w:val="00B1105D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0DF2"/>
    <w:rsid w:val="00B81D03"/>
    <w:rsid w:val="00B82CE0"/>
    <w:rsid w:val="00B82E54"/>
    <w:rsid w:val="00B83419"/>
    <w:rsid w:val="00B8392A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1F58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277A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0680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3EAB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462E6D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7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610</Words>
  <Characters>3479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5</cp:revision>
  <cp:lastPrinted>2015-02-27T09:18:00Z</cp:lastPrinted>
  <dcterms:created xsi:type="dcterms:W3CDTF">2015-02-27T08:52:00Z</dcterms:created>
  <dcterms:modified xsi:type="dcterms:W3CDTF">2015-02-27T09:20:00Z</dcterms:modified>
</cp:coreProperties>
</file>