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3078CE" w:rsidRDefault="003078C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078CE" w:rsidRPr="00516466" w:rsidRDefault="003078C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078CE" w:rsidRPr="00DB7494" w:rsidRDefault="003078CE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3078CE" w:rsidRPr="00616351" w:rsidRDefault="003078CE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>„Брила” ЕООД</w:t>
      </w:r>
    </w:p>
    <w:p w:rsidR="003078CE" w:rsidRPr="00AD17F3" w:rsidRDefault="003078CE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„Санкт Петербург</w:t>
      </w:r>
      <w:r w:rsidRPr="00AD17F3">
        <w:rPr>
          <w:rFonts w:ascii="Verdana" w:hAnsi="Verdana"/>
          <w:bCs/>
          <w:lang w:val="bg-BG"/>
        </w:rPr>
        <w:t xml:space="preserve">“ № </w:t>
      </w:r>
      <w:r>
        <w:rPr>
          <w:rFonts w:ascii="Verdana" w:hAnsi="Verdana"/>
          <w:bCs/>
          <w:lang w:val="bg-BG"/>
        </w:rPr>
        <w:t>1 („Акватех Р” ООД)</w:t>
      </w:r>
    </w:p>
    <w:p w:rsidR="003078CE" w:rsidRDefault="003078CE" w:rsidP="00E57E92">
      <w:pPr>
        <w:rPr>
          <w:rFonts w:ascii="Verdana" w:hAnsi="Verdana"/>
        </w:rPr>
      </w:pPr>
    </w:p>
    <w:p w:rsidR="003078CE" w:rsidRDefault="003078CE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Садово</w:t>
      </w:r>
    </w:p>
    <w:p w:rsidR="003078CE" w:rsidRDefault="003078CE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с.Караджово</w:t>
      </w:r>
    </w:p>
    <w:p w:rsidR="003078CE" w:rsidRDefault="003078CE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</w:t>
      </w:r>
    </w:p>
    <w:p w:rsidR="003078CE" w:rsidRDefault="003078CE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078CE" w:rsidRPr="001301F3" w:rsidRDefault="003078CE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3078CE" w:rsidRDefault="003078CE" w:rsidP="00342BD4">
      <w:pPr>
        <w:ind w:right="283"/>
        <w:jc w:val="both"/>
        <w:rPr>
          <w:rStyle w:val="Strong"/>
          <w:rFonts w:ascii="Verdana" w:hAnsi="Verdana"/>
          <w:b w:val="0"/>
          <w:bCs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ОВОС-105/13.02.2015г.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Style w:val="Strong"/>
          <w:rFonts w:ascii="Verdana" w:hAnsi="Verdana"/>
          <w:bCs/>
        </w:rPr>
        <w:t>„</w:t>
      </w:r>
      <w:r>
        <w:rPr>
          <w:rStyle w:val="Strong"/>
          <w:rFonts w:ascii="Verdana" w:hAnsi="Verdana"/>
          <w:bCs/>
          <w:lang w:val="bg-BG"/>
        </w:rPr>
        <w:t>Изграждане на два броя тръбни кладенци”</w:t>
      </w:r>
      <w:r w:rsidRPr="00F151AB">
        <w:rPr>
          <w:rStyle w:val="Strong"/>
          <w:rFonts w:ascii="Verdana" w:hAnsi="Verdana"/>
          <w:b w:val="0"/>
          <w:bCs/>
        </w:rPr>
        <w:t>, в</w:t>
      </w:r>
      <w:r>
        <w:rPr>
          <w:rStyle w:val="Strong"/>
          <w:rFonts w:ascii="Verdana" w:hAnsi="Verdana"/>
          <w:b w:val="0"/>
          <w:bCs/>
          <w:lang w:val="bg-BG"/>
        </w:rPr>
        <w:t xml:space="preserve"> имот</w:t>
      </w:r>
      <w:r w:rsidRPr="00F151AB">
        <w:rPr>
          <w:rStyle w:val="Strong"/>
          <w:rFonts w:ascii="Verdana" w:hAnsi="Verdana"/>
          <w:b w:val="0"/>
          <w:bCs/>
        </w:rPr>
        <w:t xml:space="preserve"> №</w:t>
      </w:r>
      <w:r>
        <w:rPr>
          <w:rStyle w:val="Strong"/>
          <w:rFonts w:ascii="Verdana" w:hAnsi="Verdana"/>
          <w:b w:val="0"/>
          <w:bCs/>
          <w:lang w:val="bg-BG"/>
        </w:rPr>
        <w:t xml:space="preserve"> 031107 (УПИ </w:t>
      </w:r>
      <w:r>
        <w:rPr>
          <w:rStyle w:val="Strong"/>
          <w:rFonts w:ascii="Verdana" w:hAnsi="Verdana"/>
          <w:b w:val="0"/>
          <w:bCs/>
        </w:rPr>
        <w:t xml:space="preserve">I- 031101) </w:t>
      </w:r>
      <w:r w:rsidRPr="00F151AB">
        <w:rPr>
          <w:rStyle w:val="Strong"/>
          <w:rFonts w:ascii="Verdana" w:hAnsi="Verdana"/>
          <w:b w:val="0"/>
          <w:bCs/>
        </w:rPr>
        <w:t>,</w:t>
      </w:r>
      <w:r>
        <w:rPr>
          <w:rStyle w:val="Strong"/>
          <w:rFonts w:ascii="Verdana" w:hAnsi="Verdana"/>
          <w:b w:val="0"/>
          <w:bCs/>
          <w:lang w:val="bg-BG"/>
        </w:rPr>
        <w:t xml:space="preserve"> землище с.Караджово, община Садово.</w:t>
      </w:r>
    </w:p>
    <w:p w:rsidR="003078CE" w:rsidRDefault="003078CE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3078CE" w:rsidRDefault="003078CE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078CE" w:rsidRPr="00516466" w:rsidRDefault="003078CE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078CE" w:rsidRPr="00516466" w:rsidRDefault="003078CE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078CE" w:rsidRPr="00516466" w:rsidRDefault="003078CE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078CE" w:rsidRPr="00267922" w:rsidRDefault="003078CE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Садово и с.Караджово.</w:t>
      </w:r>
    </w:p>
    <w:p w:rsidR="003078CE" w:rsidRPr="00516466" w:rsidRDefault="003078C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078CE" w:rsidRPr="0022649C" w:rsidRDefault="003078CE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078CE" w:rsidRDefault="003078C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078CE" w:rsidRPr="00BD3E37" w:rsidRDefault="003078CE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0000194 </w:t>
      </w:r>
      <w:r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3078CE" w:rsidRPr="00BD3E37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78CE" w:rsidRPr="00516466" w:rsidRDefault="003078C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Default="003078CE" w:rsidP="00516466">
      <w:pPr>
        <w:ind w:right="566"/>
        <w:jc w:val="both"/>
        <w:rPr>
          <w:rFonts w:ascii="Verdana" w:hAnsi="Verdana"/>
          <w:lang w:val="ru-RU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3078CE" w:rsidRDefault="003078CE" w:rsidP="00FE3B69">
      <w:pPr>
        <w:jc w:val="both"/>
        <w:rPr>
          <w:rFonts w:ascii="Verdana" w:hAnsi="Verdana"/>
          <w:b/>
          <w:lang w:val="ru-RU"/>
        </w:rPr>
      </w:pPr>
    </w:p>
    <w:p w:rsidR="003078CE" w:rsidRDefault="003078CE" w:rsidP="00FE3B69">
      <w:pPr>
        <w:jc w:val="both"/>
        <w:rPr>
          <w:rFonts w:ascii="Verdana" w:hAnsi="Verdana"/>
          <w:b/>
          <w:lang w:val="ru-RU"/>
        </w:rPr>
      </w:pP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3078CE" w:rsidRDefault="003078CE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3078CE" w:rsidRDefault="003078CE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078CE" w:rsidRPr="00006F5E" w:rsidRDefault="003078CE" w:rsidP="0056740B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/>
        </w:rPr>
      </w:pPr>
      <w:r>
        <w:rPr>
          <w:rFonts w:ascii="Verdana" w:hAnsi="Verdana"/>
          <w:bCs/>
          <w:lang w:val="bg-BG"/>
        </w:rPr>
        <w:t xml:space="preserve">       </w:t>
      </w:r>
      <w:r w:rsidRPr="00006F5E">
        <w:rPr>
          <w:rFonts w:ascii="Verdana" w:hAnsi="Verdana"/>
          <w:bCs/>
          <w:color w:val="FFFFFF"/>
        </w:rPr>
        <w:t xml:space="preserve">Съгласувал:                                                      </w:t>
      </w:r>
      <w:r w:rsidRPr="00006F5E">
        <w:rPr>
          <w:rFonts w:ascii="Verdana" w:hAnsi="Verdana"/>
          <w:bCs/>
          <w:color w:val="FFFFFF"/>
          <w:lang w:val="bg-BG"/>
        </w:rPr>
        <w:t xml:space="preserve">   </w:t>
      </w:r>
    </w:p>
    <w:sectPr w:rsidR="003078CE" w:rsidRPr="00006F5E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8CE" w:rsidRDefault="003078CE">
      <w:r>
        <w:separator/>
      </w:r>
    </w:p>
  </w:endnote>
  <w:endnote w:type="continuationSeparator" w:id="0">
    <w:p w:rsidR="003078CE" w:rsidRDefault="00307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CE" w:rsidRDefault="003078C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3078CE" w:rsidRDefault="003078CE" w:rsidP="0022049F">
                <w:pPr>
                  <w:jc w:val="both"/>
                </w:pPr>
                <w:r w:rsidRPr="00771FD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078CE" w:rsidRPr="009463AE" w:rsidRDefault="003078C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078CE" w:rsidRDefault="003078CE" w:rsidP="0022049F">
    <w:pPr>
      <w:pStyle w:val="Footer"/>
      <w:jc w:val="center"/>
      <w:rPr>
        <w:lang w:val="bg-BG"/>
      </w:rPr>
    </w:pPr>
  </w:p>
  <w:p w:rsidR="003078CE" w:rsidRPr="009463AE" w:rsidRDefault="003078CE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CE" w:rsidRDefault="003078C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3078CE" w:rsidRDefault="003078CE" w:rsidP="0022049F">
                <w:pPr>
                  <w:jc w:val="both"/>
                </w:pPr>
                <w:r w:rsidRPr="00771FD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078CE" w:rsidRPr="009463AE" w:rsidRDefault="003078C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078CE" w:rsidRDefault="003078C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8CE" w:rsidRDefault="003078CE">
      <w:r>
        <w:separator/>
      </w:r>
    </w:p>
  </w:footnote>
  <w:footnote w:type="continuationSeparator" w:id="0">
    <w:p w:rsidR="003078CE" w:rsidRDefault="003078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CE" w:rsidRPr="005B69F7" w:rsidRDefault="003078C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078CE" w:rsidRPr="005B69F7" w:rsidRDefault="003078C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078CE" w:rsidRPr="003106F6" w:rsidRDefault="003078C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078CE" w:rsidRPr="00ED1377" w:rsidRDefault="003078C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6F5E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28D0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87D67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71F7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0DDB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078CE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2E6D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21C9"/>
    <w:rsid w:val="004B33A5"/>
    <w:rsid w:val="004B34F3"/>
    <w:rsid w:val="004B41FA"/>
    <w:rsid w:val="004B4464"/>
    <w:rsid w:val="004B7599"/>
    <w:rsid w:val="004C0357"/>
    <w:rsid w:val="004D1C4C"/>
    <w:rsid w:val="004D6C5A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6351"/>
    <w:rsid w:val="00617E82"/>
    <w:rsid w:val="00627160"/>
    <w:rsid w:val="00632DFF"/>
    <w:rsid w:val="00633025"/>
    <w:rsid w:val="00635299"/>
    <w:rsid w:val="00637600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1FD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3590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513D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3D14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707"/>
    <w:rsid w:val="00B077DD"/>
    <w:rsid w:val="00B07A63"/>
    <w:rsid w:val="00B07CCB"/>
    <w:rsid w:val="00B1105D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0DF2"/>
    <w:rsid w:val="00B81D03"/>
    <w:rsid w:val="00B82CE0"/>
    <w:rsid w:val="00B82E54"/>
    <w:rsid w:val="00B83419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1F58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277A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0680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3EAB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8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620</Words>
  <Characters>3535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2015-02-27T08:47:00Z</cp:lastPrinted>
  <dcterms:created xsi:type="dcterms:W3CDTF">2015-02-27T08:37:00Z</dcterms:created>
  <dcterms:modified xsi:type="dcterms:W3CDTF">2015-02-27T08:50:00Z</dcterms:modified>
</cp:coreProperties>
</file>