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179" w:rsidRPr="00516466" w:rsidRDefault="00A50179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A50179" w:rsidRPr="00516466" w:rsidRDefault="00A50179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A50179" w:rsidRDefault="00A50179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A50179" w:rsidRPr="00516466" w:rsidRDefault="00A50179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A50179" w:rsidRPr="00DB7494" w:rsidRDefault="00A50179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A50179" w:rsidRPr="00877415" w:rsidRDefault="00A50179" w:rsidP="00877415">
      <w:pPr>
        <w:rPr>
          <w:rFonts w:ascii="Verdana" w:hAnsi="Verdana"/>
          <w:b/>
          <w:bCs/>
          <w:lang w:val="bg-BG"/>
        </w:rPr>
      </w:pPr>
      <w:r w:rsidRPr="00877415">
        <w:rPr>
          <w:rFonts w:ascii="Verdana" w:hAnsi="Verdana"/>
          <w:b/>
          <w:bCs/>
          <w:lang w:val="bg-BG"/>
        </w:rPr>
        <w:t>„</w:t>
      </w:r>
      <w:r>
        <w:rPr>
          <w:rFonts w:ascii="Verdana" w:hAnsi="Verdana"/>
          <w:b/>
          <w:bCs/>
          <w:lang w:val="bg-BG"/>
        </w:rPr>
        <w:t>ХЕЛИОС</w:t>
      </w:r>
      <w:r w:rsidRPr="00877415">
        <w:rPr>
          <w:rFonts w:ascii="Verdana" w:hAnsi="Verdana"/>
          <w:b/>
          <w:bCs/>
          <w:lang w:val="bg-BG"/>
        </w:rPr>
        <w:t>”</w:t>
      </w:r>
      <w:r>
        <w:rPr>
          <w:rFonts w:ascii="Verdana" w:hAnsi="Verdana"/>
          <w:b/>
          <w:bCs/>
          <w:lang w:val="bg-BG"/>
        </w:rPr>
        <w:t xml:space="preserve"> ООД</w:t>
      </w:r>
    </w:p>
    <w:p w:rsidR="00A50179" w:rsidRPr="00877415" w:rsidRDefault="00A50179" w:rsidP="00877415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София, жк Христо Смирненски, бл.31, ет.14, ап.71</w:t>
      </w:r>
    </w:p>
    <w:p w:rsidR="00A50179" w:rsidRDefault="00A50179" w:rsidP="00E57E92">
      <w:pPr>
        <w:rPr>
          <w:rFonts w:ascii="Verdana" w:hAnsi="Verdana"/>
          <w:lang w:val="bg-BG"/>
        </w:rPr>
      </w:pPr>
    </w:p>
    <w:p w:rsidR="00A50179" w:rsidRDefault="00A50179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>
        <w:rPr>
          <w:rFonts w:ascii="Verdana" w:hAnsi="Verdana"/>
          <w:sz w:val="20"/>
          <w:szCs w:val="20"/>
        </w:rPr>
        <w:t>Стамболийски</w:t>
      </w:r>
    </w:p>
    <w:p w:rsidR="00A50179" w:rsidRDefault="00A50179" w:rsidP="00F07D66">
      <w:pPr>
        <w:ind w:right="240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Кметство с.Куртово Конаре</w:t>
      </w:r>
    </w:p>
    <w:p w:rsidR="00A50179" w:rsidRPr="001301F3" w:rsidRDefault="00A50179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A50179" w:rsidRPr="00F07D66" w:rsidRDefault="00A50179" w:rsidP="00342BD4">
      <w:pPr>
        <w:ind w:right="283"/>
        <w:jc w:val="both"/>
        <w:rPr>
          <w:rFonts w:ascii="Verdana" w:hAnsi="Verdana"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>
        <w:rPr>
          <w:rFonts w:ascii="Verdana" w:hAnsi="Verdana"/>
          <w:lang w:val="ru-RU"/>
        </w:rPr>
        <w:t xml:space="preserve">ОВОС-1045/18.12.2014 г. </w:t>
      </w:r>
      <w:r>
        <w:rPr>
          <w:rFonts w:ascii="Verdana" w:hAnsi="Verdana"/>
          <w:bCs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за инвестиционно предложение:</w:t>
      </w:r>
      <w:r w:rsidRPr="00AD17F3">
        <w:rPr>
          <w:rFonts w:ascii="Verdana" w:hAnsi="Verdana"/>
        </w:rPr>
        <w:t xml:space="preserve"> </w:t>
      </w:r>
      <w:r>
        <w:rPr>
          <w:rFonts w:ascii="Verdana" w:hAnsi="Verdana"/>
          <w:b/>
          <w:lang w:val="bg-BG"/>
        </w:rPr>
        <w:t>„Изграждане на предприятие за консервиране и замразяване на гъби и зеленчуци</w:t>
      </w:r>
      <w:r w:rsidRPr="00F130A5">
        <w:rPr>
          <w:rFonts w:ascii="Verdana" w:hAnsi="Verdana"/>
          <w:b/>
          <w:lang w:val="bg-BG"/>
        </w:rPr>
        <w:t>“</w:t>
      </w:r>
      <w:r>
        <w:rPr>
          <w:rFonts w:ascii="Verdana" w:hAnsi="Verdana"/>
          <w:b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в УПИ </w:t>
      </w:r>
      <w:r>
        <w:rPr>
          <w:rFonts w:ascii="Verdana" w:hAnsi="Verdana"/>
        </w:rPr>
        <w:t>VIII-9</w:t>
      </w:r>
      <w:r w:rsidRPr="00F07D66">
        <w:rPr>
          <w:rFonts w:ascii="Verdana" w:hAnsi="Verdana"/>
          <w:lang w:val="bg-BG"/>
        </w:rPr>
        <w:t>,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кв</w:t>
      </w:r>
      <w:r>
        <w:rPr>
          <w:rFonts w:ascii="Verdana" w:hAnsi="Verdana"/>
        </w:rPr>
        <w:t>.15,</w:t>
      </w:r>
      <w:r w:rsidRPr="00F07D6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с.Куртово Конаре, </w:t>
      </w:r>
      <w:r w:rsidRPr="00F07D66">
        <w:rPr>
          <w:rFonts w:ascii="Verdana" w:hAnsi="Verdana"/>
          <w:lang w:val="bg-BG"/>
        </w:rPr>
        <w:t xml:space="preserve">община </w:t>
      </w:r>
      <w:r>
        <w:rPr>
          <w:rFonts w:ascii="Verdana" w:hAnsi="Verdana"/>
          <w:lang w:val="bg-BG"/>
        </w:rPr>
        <w:t>Стамболийски.</w:t>
      </w:r>
    </w:p>
    <w:p w:rsidR="00A50179" w:rsidRDefault="00A50179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A50179" w:rsidRDefault="00A50179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A50179" w:rsidRPr="00516466" w:rsidRDefault="00A50179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A50179" w:rsidRPr="00516466" w:rsidRDefault="00A50179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A50179" w:rsidRPr="00516466" w:rsidRDefault="00A50179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A50179" w:rsidRPr="00516466" w:rsidRDefault="00A50179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т.7, буква </w:t>
      </w:r>
      <w:r>
        <w:rPr>
          <w:rFonts w:ascii="Verdana" w:hAnsi="Verdana"/>
          <w:lang w:val="bg-BG"/>
        </w:rPr>
        <w:t>„б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A50179" w:rsidRPr="00267922" w:rsidRDefault="00A50179" w:rsidP="00BA530F">
      <w:pPr>
        <w:pStyle w:val="BodyText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Стамболийски и с.Куртово Конаре.</w:t>
      </w:r>
    </w:p>
    <w:p w:rsidR="00A50179" w:rsidRPr="00516466" w:rsidRDefault="00A50179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A50179" w:rsidRPr="0022649C" w:rsidRDefault="00A50179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A50179" w:rsidRPr="00516466" w:rsidRDefault="00A5017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A50179" w:rsidRPr="00516466" w:rsidRDefault="00A5017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A50179" w:rsidRPr="00516466" w:rsidRDefault="00A5017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Вие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A50179" w:rsidRPr="00516466" w:rsidRDefault="00A5017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A50179" w:rsidRDefault="00A50179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A50179" w:rsidRPr="00BD3E37" w:rsidRDefault="00A50179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0000424 </w:t>
      </w:r>
      <w:r>
        <w:rPr>
          <w:rFonts w:ascii="Verdana" w:hAnsi="Verdana"/>
          <w:b/>
          <w:lang w:val="bg-BG"/>
        </w:rPr>
        <w:t>„Река Въча Тракия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A50179" w:rsidRPr="00BD3E37" w:rsidRDefault="00A5017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A50179" w:rsidRPr="00516466" w:rsidRDefault="00A5017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A50179" w:rsidRPr="00516466" w:rsidRDefault="00A5017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A50179" w:rsidRPr="00516466" w:rsidRDefault="00A50179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A50179" w:rsidRPr="00516466" w:rsidRDefault="00A5017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A50179" w:rsidRPr="00516466" w:rsidRDefault="00A5017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A50179" w:rsidRDefault="00A50179" w:rsidP="00516466">
      <w:pPr>
        <w:ind w:right="566"/>
        <w:jc w:val="both"/>
        <w:rPr>
          <w:rFonts w:ascii="Verdana" w:hAnsi="Verdana"/>
          <w:lang w:val="ru-RU"/>
        </w:rPr>
      </w:pPr>
    </w:p>
    <w:p w:rsidR="00A50179" w:rsidRPr="00516466" w:rsidRDefault="00A50179" w:rsidP="006C0EC4">
      <w:pPr>
        <w:ind w:right="240"/>
        <w:jc w:val="both"/>
        <w:rPr>
          <w:rFonts w:ascii="Verdana" w:hAnsi="Verdana"/>
          <w:lang w:val="ru-RU"/>
        </w:rPr>
      </w:pPr>
    </w:p>
    <w:p w:rsidR="00A50179" w:rsidRPr="00FE3B69" w:rsidRDefault="00A50179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A50179" w:rsidRPr="00FE3B69" w:rsidRDefault="00A50179" w:rsidP="00FE3B69">
      <w:pPr>
        <w:jc w:val="both"/>
        <w:rPr>
          <w:rFonts w:ascii="Verdana" w:hAnsi="Verdana"/>
          <w:b/>
          <w:lang w:val="ru-RU"/>
        </w:rPr>
      </w:pPr>
    </w:p>
    <w:p w:rsidR="00A50179" w:rsidRPr="00FE3B69" w:rsidRDefault="00A50179" w:rsidP="00FE3B69">
      <w:pPr>
        <w:jc w:val="both"/>
        <w:rPr>
          <w:rFonts w:ascii="Verdana" w:hAnsi="Verdana"/>
          <w:b/>
          <w:lang w:val="ru-RU"/>
        </w:rPr>
      </w:pPr>
    </w:p>
    <w:p w:rsidR="00A50179" w:rsidRPr="00FE3B69" w:rsidRDefault="00A50179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>Доц. Стефан Шилев</w:t>
      </w:r>
    </w:p>
    <w:p w:rsidR="00A50179" w:rsidRDefault="00A50179" w:rsidP="00FE3B6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A50179" w:rsidRPr="001545A1" w:rsidRDefault="00A50179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A50179" w:rsidRPr="00FE3B69" w:rsidRDefault="00A50179" w:rsidP="008645D2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</w:p>
    <w:p w:rsidR="00A50179" w:rsidRPr="00FE3B69" w:rsidRDefault="00A50179" w:rsidP="008645D2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</w:p>
    <w:sectPr w:rsidR="00A50179" w:rsidRPr="00FE3B69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0179" w:rsidRDefault="00A50179">
      <w:r>
        <w:separator/>
      </w:r>
    </w:p>
  </w:endnote>
  <w:endnote w:type="continuationSeparator" w:id="0">
    <w:p w:rsidR="00A50179" w:rsidRDefault="00A501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179" w:rsidRDefault="00A5017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A50179" w:rsidRDefault="00A50179" w:rsidP="0022049F">
                <w:pPr>
                  <w:jc w:val="both"/>
                </w:pPr>
                <w:r w:rsidRPr="007928C4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A50179" w:rsidRPr="009463AE" w:rsidRDefault="00A5017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A50179" w:rsidRDefault="00A50179" w:rsidP="0022049F">
    <w:pPr>
      <w:pStyle w:val="Footer"/>
      <w:jc w:val="center"/>
      <w:rPr>
        <w:lang w:val="bg-BG"/>
      </w:rPr>
    </w:pPr>
  </w:p>
  <w:p w:rsidR="00A50179" w:rsidRPr="009463AE" w:rsidRDefault="00A50179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179" w:rsidRDefault="00A5017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A50179" w:rsidRDefault="00A50179" w:rsidP="0022049F">
                <w:pPr>
                  <w:jc w:val="both"/>
                </w:pPr>
                <w:r w:rsidRPr="007928C4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A50179" w:rsidRPr="009463AE" w:rsidRDefault="00A5017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A50179" w:rsidRDefault="00A50179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0179" w:rsidRDefault="00A50179">
      <w:r>
        <w:separator/>
      </w:r>
    </w:p>
  </w:footnote>
  <w:footnote w:type="continuationSeparator" w:id="0">
    <w:p w:rsidR="00A50179" w:rsidRDefault="00A501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179" w:rsidRPr="005B69F7" w:rsidRDefault="00A50179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A50179" w:rsidRPr="005B69F7" w:rsidRDefault="00A50179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A50179" w:rsidRPr="003106F6" w:rsidRDefault="00A50179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A50179" w:rsidRPr="00ED1377" w:rsidRDefault="00A50179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5D3A"/>
    <w:rsid w:val="00036D01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DB3"/>
    <w:rsid w:val="000931B0"/>
    <w:rsid w:val="000964B6"/>
    <w:rsid w:val="000A4ED5"/>
    <w:rsid w:val="000B0963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A71"/>
    <w:rsid w:val="00361FDA"/>
    <w:rsid w:val="00364678"/>
    <w:rsid w:val="00364C31"/>
    <w:rsid w:val="00366F76"/>
    <w:rsid w:val="003757BF"/>
    <w:rsid w:val="003805FE"/>
    <w:rsid w:val="00380A9B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45DE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3910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0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0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0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0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2</Pages>
  <Words>615</Words>
  <Characters>3508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8</cp:revision>
  <cp:lastPrinted>2015-01-05T13:50:00Z</cp:lastPrinted>
  <dcterms:created xsi:type="dcterms:W3CDTF">2015-01-05T13:36:00Z</dcterms:created>
  <dcterms:modified xsi:type="dcterms:W3CDTF">2015-01-05T13:50:00Z</dcterms:modified>
</cp:coreProperties>
</file>