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546A4B" w:rsidRDefault="00546A4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46A4B" w:rsidRPr="00516466" w:rsidRDefault="00546A4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546A4B" w:rsidRPr="00DB7494" w:rsidRDefault="00546A4B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546A4B" w:rsidRPr="00877415" w:rsidRDefault="00546A4B" w:rsidP="00877415">
      <w:pPr>
        <w:rPr>
          <w:rFonts w:ascii="Verdana" w:hAnsi="Verdana"/>
          <w:b/>
          <w:bCs/>
          <w:lang w:val="bg-BG"/>
        </w:rPr>
      </w:pPr>
      <w:r w:rsidRPr="00877415">
        <w:rPr>
          <w:rFonts w:ascii="Verdana" w:hAnsi="Verdana"/>
          <w:b/>
          <w:bCs/>
          <w:lang w:val="bg-BG"/>
        </w:rPr>
        <w:t>„</w:t>
      </w:r>
      <w:r>
        <w:rPr>
          <w:rFonts w:ascii="Verdana" w:hAnsi="Verdana"/>
          <w:b/>
          <w:bCs/>
          <w:lang w:val="bg-BG"/>
        </w:rPr>
        <w:t>АДВАНС</w:t>
      </w:r>
      <w:r w:rsidRPr="00877415">
        <w:rPr>
          <w:rFonts w:ascii="Verdana" w:hAnsi="Verdana"/>
          <w:b/>
          <w:bCs/>
          <w:lang w:val="bg-BG"/>
        </w:rPr>
        <w:t>”</w:t>
      </w:r>
      <w:r>
        <w:rPr>
          <w:rFonts w:ascii="Verdana" w:hAnsi="Verdana"/>
          <w:b/>
          <w:bCs/>
          <w:lang w:val="bg-BG"/>
        </w:rPr>
        <w:t xml:space="preserve"> ООД </w:t>
      </w:r>
    </w:p>
    <w:p w:rsidR="00546A4B" w:rsidRPr="00877415" w:rsidRDefault="00546A4B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Пазарджик, ул. Георги Машев 3, ет.1, ап.2</w:t>
      </w:r>
    </w:p>
    <w:p w:rsidR="00546A4B" w:rsidRDefault="00546A4B" w:rsidP="00E57E92">
      <w:pPr>
        <w:rPr>
          <w:rFonts w:ascii="Verdana" w:hAnsi="Verdana"/>
          <w:lang w:val="bg-BG"/>
        </w:rPr>
      </w:pPr>
    </w:p>
    <w:p w:rsidR="00546A4B" w:rsidRDefault="00546A4B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Раковски</w:t>
      </w:r>
    </w:p>
    <w:p w:rsidR="00546A4B" w:rsidRDefault="00546A4B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Момино село</w:t>
      </w:r>
    </w:p>
    <w:p w:rsidR="00546A4B" w:rsidRDefault="00546A4B" w:rsidP="00F07D6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БДУВ ИБР</w:t>
      </w:r>
    </w:p>
    <w:p w:rsidR="00546A4B" w:rsidRPr="001301F3" w:rsidRDefault="00546A4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546A4B" w:rsidRPr="00F07D66" w:rsidRDefault="00546A4B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ОВОС-05/05.01.2014г.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„Изграждане на кариера за добив на строителни материали- пясък и баластра на площ от 228 дка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землище на с.Момино село, </w:t>
      </w:r>
      <w:r w:rsidRPr="00F07D66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Раковски.</w:t>
      </w: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546A4B" w:rsidRDefault="00546A4B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546A4B" w:rsidRPr="00516466" w:rsidRDefault="00546A4B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46A4B" w:rsidRPr="00516466" w:rsidRDefault="00546A4B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516466" w:rsidRDefault="00546A4B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„а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46A4B" w:rsidRPr="00267922" w:rsidRDefault="00546A4B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Раковски и с. Момино село.</w:t>
      </w:r>
    </w:p>
    <w:p w:rsidR="00546A4B" w:rsidRPr="00516466" w:rsidRDefault="00546A4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46A4B" w:rsidRPr="0022649C" w:rsidRDefault="00546A4B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46A4B" w:rsidRDefault="00546A4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BD3E37" w:rsidRDefault="00546A4B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0000429 </w:t>
      </w:r>
      <w:r>
        <w:rPr>
          <w:rFonts w:ascii="Verdana" w:hAnsi="Verdana"/>
          <w:b/>
          <w:lang w:val="bg-BG"/>
        </w:rPr>
        <w:t>„Река 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546A4B" w:rsidRPr="00BD3E37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Default="00546A4B" w:rsidP="00516466">
      <w:pPr>
        <w:ind w:right="566"/>
        <w:jc w:val="both"/>
        <w:rPr>
          <w:rFonts w:ascii="Verdana" w:hAnsi="Verdana"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546A4B" w:rsidRDefault="00546A4B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546A4B" w:rsidRPr="001545A1" w:rsidRDefault="00546A4B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546A4B" w:rsidRPr="001545A1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A4B" w:rsidRDefault="00546A4B">
      <w:r>
        <w:separator/>
      </w:r>
    </w:p>
  </w:endnote>
  <w:endnote w:type="continuationSeparator" w:id="0">
    <w:p w:rsidR="00546A4B" w:rsidRDefault="00546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A4B" w:rsidRDefault="00546A4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546A4B" w:rsidRDefault="00546A4B" w:rsidP="0022049F">
                <w:pPr>
                  <w:jc w:val="both"/>
                </w:pPr>
                <w:r w:rsidRPr="00411B0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46A4B" w:rsidRPr="009463AE" w:rsidRDefault="00546A4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46A4B" w:rsidRDefault="00546A4B" w:rsidP="0022049F">
    <w:pPr>
      <w:pStyle w:val="Footer"/>
      <w:jc w:val="center"/>
      <w:rPr>
        <w:lang w:val="bg-BG"/>
      </w:rPr>
    </w:pPr>
  </w:p>
  <w:p w:rsidR="00546A4B" w:rsidRPr="009463AE" w:rsidRDefault="00546A4B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A4B" w:rsidRDefault="00546A4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546A4B" w:rsidRDefault="00546A4B" w:rsidP="0022049F">
                <w:pPr>
                  <w:jc w:val="both"/>
                </w:pPr>
                <w:r w:rsidRPr="00411B0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46A4B" w:rsidRPr="009463AE" w:rsidRDefault="00546A4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546A4B" w:rsidRDefault="00546A4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A4B" w:rsidRDefault="00546A4B">
      <w:r>
        <w:separator/>
      </w:r>
    </w:p>
  </w:footnote>
  <w:footnote w:type="continuationSeparator" w:id="0">
    <w:p w:rsidR="00546A4B" w:rsidRDefault="00546A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A4B" w:rsidRPr="005B69F7" w:rsidRDefault="00546A4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546A4B" w:rsidRPr="005B69F7" w:rsidRDefault="00546A4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46A4B" w:rsidRPr="003106F6" w:rsidRDefault="00546A4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46A4B" w:rsidRPr="00ED1377" w:rsidRDefault="00546A4B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0919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37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612</Words>
  <Characters>3494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2015-01-16T12:27:00Z</cp:lastPrinted>
  <dcterms:created xsi:type="dcterms:W3CDTF">2015-01-16T11:38:00Z</dcterms:created>
  <dcterms:modified xsi:type="dcterms:W3CDTF">2015-01-16T12:28:00Z</dcterms:modified>
</cp:coreProperties>
</file>