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A5F" w:rsidRPr="00516466" w:rsidRDefault="00FB1A5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B1A5F" w:rsidRPr="00516466" w:rsidRDefault="00FB1A5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B1A5F" w:rsidRDefault="00FB1A5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B1A5F" w:rsidRPr="00516466" w:rsidRDefault="00FB1A5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B1A5F" w:rsidRDefault="00FB1A5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FB1A5F" w:rsidRDefault="00FB1A5F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„ЕВРОБАЛКАН-ВП</w:t>
      </w:r>
      <w:r w:rsidRPr="006C090D">
        <w:rPr>
          <w:rFonts w:ascii="Verdana" w:hAnsi="Verdana"/>
          <w:b/>
          <w:lang w:val="bg-BG"/>
        </w:rPr>
        <w:t xml:space="preserve">” </w:t>
      </w:r>
      <w:r>
        <w:rPr>
          <w:rFonts w:ascii="Verdana" w:hAnsi="Verdana"/>
          <w:b/>
          <w:lang w:val="bg-BG"/>
        </w:rPr>
        <w:t>Е</w:t>
      </w:r>
      <w:r w:rsidRPr="006C090D">
        <w:rPr>
          <w:rFonts w:ascii="Verdana" w:hAnsi="Verdana"/>
          <w:b/>
          <w:lang w:val="bg-BG"/>
        </w:rPr>
        <w:t>ООД</w:t>
      </w:r>
      <w:r>
        <w:rPr>
          <w:rFonts w:ascii="Verdana" w:hAnsi="Verdana"/>
          <w:b/>
          <w:lang w:val="bg-BG"/>
        </w:rPr>
        <w:t xml:space="preserve">, </w:t>
      </w:r>
    </w:p>
    <w:p w:rsidR="00FB1A5F" w:rsidRPr="00080953" w:rsidRDefault="00FB1A5F" w:rsidP="00E57E92">
      <w:pPr>
        <w:rPr>
          <w:rFonts w:ascii="Verdana" w:hAnsi="Verdana"/>
          <w:lang w:val="bg-BG"/>
        </w:rPr>
      </w:pPr>
      <w:r w:rsidRPr="00080953">
        <w:rPr>
          <w:rFonts w:ascii="Verdana" w:hAnsi="Verdana"/>
          <w:lang w:val="bg-BG"/>
        </w:rPr>
        <w:t>с.</w:t>
      </w:r>
      <w:r>
        <w:rPr>
          <w:rFonts w:ascii="Verdana" w:hAnsi="Verdana"/>
          <w:lang w:val="bg-BG"/>
        </w:rPr>
        <w:t xml:space="preserve"> Брани поле 4109, местност „Чириите”, община Родопи</w:t>
      </w:r>
    </w:p>
    <w:p w:rsidR="00FB1A5F" w:rsidRDefault="00FB1A5F" w:rsidP="00E57E92">
      <w:pPr>
        <w:rPr>
          <w:rFonts w:ascii="Verdana" w:hAnsi="Verdana"/>
          <w:lang w:val="bg-BG"/>
        </w:rPr>
      </w:pPr>
    </w:p>
    <w:p w:rsidR="00FB1A5F" w:rsidRDefault="00FB1A5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Родопи</w:t>
      </w:r>
    </w:p>
    <w:p w:rsidR="00FB1A5F" w:rsidRDefault="00FB1A5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с.Браниполе</w:t>
      </w:r>
    </w:p>
    <w:p w:rsidR="00FB1A5F" w:rsidRPr="009116ED" w:rsidRDefault="00FB1A5F" w:rsidP="00DD2718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FB1A5F" w:rsidRPr="001301F3" w:rsidRDefault="00FB1A5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B1A5F" w:rsidRPr="00285658" w:rsidRDefault="00FB1A5F" w:rsidP="008C33EC">
      <w:pPr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ОВОС-976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25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11.2014г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</w:rPr>
        <w:t>„</w:t>
      </w:r>
      <w:r>
        <w:rPr>
          <w:rFonts w:ascii="Verdana" w:hAnsi="Verdana"/>
          <w:b/>
          <w:lang w:val="bg-BG"/>
        </w:rPr>
        <w:t xml:space="preserve">Изграждане на склад за промишлени стоки, офиси, шоурум и система от два броя тръбни кладенци за водочерпене и водопоглъщане за климатична система ”, </w:t>
      </w:r>
      <w:r>
        <w:rPr>
          <w:rFonts w:ascii="Verdana" w:hAnsi="Verdana"/>
          <w:lang w:val="bg-BG"/>
        </w:rPr>
        <w:t xml:space="preserve">в имот № 020146, землище на с.Браниполе, </w:t>
      </w:r>
      <w:r w:rsidRPr="00285658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Родопи</w:t>
      </w:r>
      <w:r w:rsidRPr="00285658">
        <w:rPr>
          <w:rFonts w:ascii="Verdana" w:hAnsi="Verdana"/>
          <w:lang w:val="ru-RU"/>
        </w:rPr>
        <w:t>.</w:t>
      </w:r>
    </w:p>
    <w:p w:rsidR="00FB1A5F" w:rsidRDefault="00FB1A5F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FB1A5F" w:rsidRDefault="00FB1A5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FB1A5F" w:rsidRPr="00516466" w:rsidRDefault="00FB1A5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B1A5F" w:rsidRPr="00516466" w:rsidRDefault="00FB1A5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B1A5F" w:rsidRPr="00516466" w:rsidRDefault="00FB1A5F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B1A5F" w:rsidRPr="00516466" w:rsidRDefault="00FB1A5F" w:rsidP="005679C4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B1A5F" w:rsidRPr="00267922" w:rsidRDefault="00FB1A5F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Родопи и с.Браниполе</w:t>
      </w:r>
    </w:p>
    <w:p w:rsidR="00FB1A5F" w:rsidRPr="00516466" w:rsidRDefault="00FB1A5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B1A5F" w:rsidRPr="0022649C" w:rsidRDefault="00FB1A5F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FB1A5F" w:rsidRPr="00516466" w:rsidRDefault="00FB1A5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B1A5F" w:rsidRPr="00516466" w:rsidRDefault="00FB1A5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B1A5F" w:rsidRPr="00516466" w:rsidRDefault="00FB1A5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B1A5F" w:rsidRPr="00516466" w:rsidRDefault="00FB1A5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FB1A5F" w:rsidRDefault="00FB1A5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B1A5F" w:rsidRPr="00BD3E37" w:rsidRDefault="00FB1A5F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0000578 </w:t>
      </w:r>
      <w:r>
        <w:rPr>
          <w:rFonts w:ascii="Verdana" w:hAnsi="Verdana"/>
          <w:b/>
          <w:lang w:val="bg-BG"/>
        </w:rPr>
        <w:t>„Река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FB1A5F" w:rsidRPr="00BD3E37" w:rsidRDefault="00FB1A5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B1A5F" w:rsidRPr="00516466" w:rsidRDefault="00FB1A5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FB1A5F" w:rsidRPr="00516466" w:rsidRDefault="00FB1A5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B1A5F" w:rsidRPr="00516466" w:rsidRDefault="00FB1A5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FB1A5F" w:rsidRPr="00516466" w:rsidRDefault="00FB1A5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B1A5F" w:rsidRPr="00516466" w:rsidRDefault="00FB1A5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B1A5F" w:rsidRDefault="00FB1A5F" w:rsidP="00516466">
      <w:pPr>
        <w:ind w:right="566"/>
        <w:jc w:val="both"/>
        <w:rPr>
          <w:rFonts w:ascii="Verdana" w:hAnsi="Verdana"/>
          <w:lang w:val="ru-RU"/>
        </w:rPr>
      </w:pPr>
    </w:p>
    <w:p w:rsidR="00FB1A5F" w:rsidRPr="00516466" w:rsidRDefault="00FB1A5F" w:rsidP="006C0EC4">
      <w:pPr>
        <w:ind w:right="240"/>
        <w:jc w:val="both"/>
        <w:rPr>
          <w:rFonts w:ascii="Verdana" w:hAnsi="Verdana"/>
          <w:lang w:val="ru-RU"/>
        </w:rPr>
      </w:pPr>
    </w:p>
    <w:p w:rsidR="00FB1A5F" w:rsidRDefault="00FB1A5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B1A5F" w:rsidRDefault="00FB1A5F" w:rsidP="001C479F">
      <w:pPr>
        <w:jc w:val="both"/>
        <w:rPr>
          <w:rFonts w:ascii="Verdana" w:hAnsi="Verdana"/>
          <w:b/>
          <w:lang w:val="ru-RU"/>
        </w:rPr>
      </w:pPr>
    </w:p>
    <w:p w:rsidR="00FB1A5F" w:rsidRDefault="00FB1A5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B1A5F" w:rsidRDefault="00FB1A5F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B1A5F" w:rsidRDefault="00FB1A5F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sectPr w:rsidR="00FB1A5F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A5F" w:rsidRDefault="00FB1A5F">
      <w:r>
        <w:separator/>
      </w:r>
    </w:p>
  </w:endnote>
  <w:endnote w:type="continuationSeparator" w:id="0">
    <w:p w:rsidR="00FB1A5F" w:rsidRDefault="00FB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5F" w:rsidRDefault="00FB1A5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FB1A5F" w:rsidRDefault="00FB1A5F" w:rsidP="0022049F">
                <w:pPr>
                  <w:jc w:val="both"/>
                </w:pPr>
                <w:r w:rsidRPr="0035286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B1A5F" w:rsidRPr="009463AE" w:rsidRDefault="00FB1A5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B1A5F" w:rsidRDefault="00FB1A5F" w:rsidP="0022049F">
    <w:pPr>
      <w:pStyle w:val="Footer"/>
      <w:jc w:val="center"/>
      <w:rPr>
        <w:lang w:val="bg-BG"/>
      </w:rPr>
    </w:pPr>
  </w:p>
  <w:p w:rsidR="00FB1A5F" w:rsidRPr="009463AE" w:rsidRDefault="00FB1A5F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5F" w:rsidRDefault="00FB1A5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FB1A5F" w:rsidRDefault="00FB1A5F" w:rsidP="0022049F">
                <w:pPr>
                  <w:jc w:val="both"/>
                </w:pPr>
                <w:r w:rsidRPr="0035286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B1A5F" w:rsidRPr="009463AE" w:rsidRDefault="00FB1A5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B1A5F" w:rsidRDefault="00FB1A5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A5F" w:rsidRDefault="00FB1A5F">
      <w:r>
        <w:separator/>
      </w:r>
    </w:p>
  </w:footnote>
  <w:footnote w:type="continuationSeparator" w:id="0">
    <w:p w:rsidR="00FB1A5F" w:rsidRDefault="00FB1A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5F" w:rsidRPr="005B69F7" w:rsidRDefault="00FB1A5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B1A5F" w:rsidRPr="005B69F7" w:rsidRDefault="00FB1A5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B1A5F" w:rsidRPr="003106F6" w:rsidRDefault="00FB1A5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B1A5F" w:rsidRPr="00ED1377" w:rsidRDefault="00FB1A5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953"/>
    <w:rsid w:val="00080A89"/>
    <w:rsid w:val="00084119"/>
    <w:rsid w:val="0008435F"/>
    <w:rsid w:val="0008687C"/>
    <w:rsid w:val="000904AF"/>
    <w:rsid w:val="00090DB3"/>
    <w:rsid w:val="000931B0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B09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35B2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51ED"/>
    <w:rsid w:val="002667A1"/>
    <w:rsid w:val="00266F3A"/>
    <w:rsid w:val="00267922"/>
    <w:rsid w:val="00267EAC"/>
    <w:rsid w:val="00272479"/>
    <w:rsid w:val="00272891"/>
    <w:rsid w:val="0027570A"/>
    <w:rsid w:val="00280972"/>
    <w:rsid w:val="00280C90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40D8"/>
    <w:rsid w:val="002B5934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985"/>
    <w:rsid w:val="002F2D14"/>
    <w:rsid w:val="002F64C5"/>
    <w:rsid w:val="002F77BF"/>
    <w:rsid w:val="002F78B8"/>
    <w:rsid w:val="00301AA0"/>
    <w:rsid w:val="003049B9"/>
    <w:rsid w:val="0030576C"/>
    <w:rsid w:val="00306C68"/>
    <w:rsid w:val="003106F6"/>
    <w:rsid w:val="00317543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286C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1FB9"/>
    <w:rsid w:val="003A61A5"/>
    <w:rsid w:val="003A73BF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3007"/>
    <w:rsid w:val="00565F47"/>
    <w:rsid w:val="005679C4"/>
    <w:rsid w:val="00570D9D"/>
    <w:rsid w:val="00572451"/>
    <w:rsid w:val="00572D4C"/>
    <w:rsid w:val="00575F17"/>
    <w:rsid w:val="00577837"/>
    <w:rsid w:val="005813C2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6980"/>
    <w:rsid w:val="00632DFF"/>
    <w:rsid w:val="00633025"/>
    <w:rsid w:val="00635299"/>
    <w:rsid w:val="00641E01"/>
    <w:rsid w:val="00645260"/>
    <w:rsid w:val="00646A0B"/>
    <w:rsid w:val="00647427"/>
    <w:rsid w:val="00650DC7"/>
    <w:rsid w:val="00651339"/>
    <w:rsid w:val="006524B1"/>
    <w:rsid w:val="00654DF4"/>
    <w:rsid w:val="006574AB"/>
    <w:rsid w:val="00663501"/>
    <w:rsid w:val="0066710B"/>
    <w:rsid w:val="00670052"/>
    <w:rsid w:val="00674FFA"/>
    <w:rsid w:val="00675EAE"/>
    <w:rsid w:val="00676360"/>
    <w:rsid w:val="00681A5A"/>
    <w:rsid w:val="0068301B"/>
    <w:rsid w:val="00687ED4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3E0A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4CE6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1071"/>
    <w:rsid w:val="00874213"/>
    <w:rsid w:val="008749FD"/>
    <w:rsid w:val="008756CB"/>
    <w:rsid w:val="00877082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2D1"/>
    <w:rsid w:val="00973665"/>
    <w:rsid w:val="009750DB"/>
    <w:rsid w:val="00976713"/>
    <w:rsid w:val="0098549E"/>
    <w:rsid w:val="009926E3"/>
    <w:rsid w:val="0099527F"/>
    <w:rsid w:val="00995C0D"/>
    <w:rsid w:val="00997FB8"/>
    <w:rsid w:val="009A2ED6"/>
    <w:rsid w:val="009A46FE"/>
    <w:rsid w:val="009A4E28"/>
    <w:rsid w:val="009A5635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0E7B"/>
    <w:rsid w:val="009E17C9"/>
    <w:rsid w:val="009E6DDA"/>
    <w:rsid w:val="00A0273D"/>
    <w:rsid w:val="00A05270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1A43"/>
    <w:rsid w:val="00A448AE"/>
    <w:rsid w:val="00A44AA5"/>
    <w:rsid w:val="00A45B43"/>
    <w:rsid w:val="00A4652A"/>
    <w:rsid w:val="00A46FDC"/>
    <w:rsid w:val="00A476BC"/>
    <w:rsid w:val="00A51CE0"/>
    <w:rsid w:val="00A645DE"/>
    <w:rsid w:val="00A747FF"/>
    <w:rsid w:val="00A763AD"/>
    <w:rsid w:val="00A777A3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3FD"/>
    <w:rsid w:val="00B457FF"/>
    <w:rsid w:val="00B50A52"/>
    <w:rsid w:val="00B6034C"/>
    <w:rsid w:val="00B61251"/>
    <w:rsid w:val="00B73574"/>
    <w:rsid w:val="00B74F2D"/>
    <w:rsid w:val="00B76562"/>
    <w:rsid w:val="00B7714C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4E09"/>
    <w:rsid w:val="00BD50E5"/>
    <w:rsid w:val="00BD6F32"/>
    <w:rsid w:val="00BE007A"/>
    <w:rsid w:val="00BE468C"/>
    <w:rsid w:val="00BE62AF"/>
    <w:rsid w:val="00BF0CA7"/>
    <w:rsid w:val="00BF33E5"/>
    <w:rsid w:val="00BF443E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EB5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097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0EFA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2D6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A28"/>
    <w:rsid w:val="00FB1A5F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CD0EFA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5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621</Words>
  <Characters>3546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13</cp:revision>
  <cp:lastPrinted>2014-12-05T12:28:00Z</cp:lastPrinted>
  <dcterms:created xsi:type="dcterms:W3CDTF">2014-12-05T11:57:00Z</dcterms:created>
  <dcterms:modified xsi:type="dcterms:W3CDTF">2014-12-05T12:30:00Z</dcterms:modified>
</cp:coreProperties>
</file>