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A5" w:rsidRPr="00516466" w:rsidRDefault="00C202A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C202A5" w:rsidRPr="00516466" w:rsidRDefault="00C202A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C202A5" w:rsidRDefault="00C202A5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C202A5" w:rsidRPr="00516466" w:rsidRDefault="00C202A5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C202A5" w:rsidRPr="00DB7494" w:rsidRDefault="00C202A5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C202A5" w:rsidRDefault="00C202A5" w:rsidP="00A44C5E">
      <w:pPr>
        <w:pStyle w:val="BodyText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„СИМИД АГРО” ЕООД</w:t>
      </w:r>
    </w:p>
    <w:p w:rsidR="00C202A5" w:rsidRPr="00036378" w:rsidRDefault="00C202A5" w:rsidP="00A44C5E">
      <w:pPr>
        <w:pStyle w:val="BodyText"/>
        <w:rPr>
          <w:rFonts w:ascii="Verdana" w:hAnsi="Verdana"/>
          <w:bCs/>
        </w:rPr>
      </w:pPr>
      <w:r>
        <w:rPr>
          <w:rFonts w:ascii="Verdana" w:hAnsi="Verdana"/>
          <w:bCs/>
        </w:rPr>
        <w:t>г</w:t>
      </w:r>
      <w:r w:rsidRPr="00036378">
        <w:rPr>
          <w:rFonts w:ascii="Verdana" w:hAnsi="Verdana"/>
          <w:bCs/>
        </w:rPr>
        <w:t>р.</w:t>
      </w:r>
      <w:r>
        <w:rPr>
          <w:rFonts w:ascii="Verdana" w:hAnsi="Verdana"/>
          <w:bCs/>
        </w:rPr>
        <w:t xml:space="preserve"> Пловдив, ул. Кукленско шосе 1</w:t>
      </w:r>
    </w:p>
    <w:p w:rsidR="00C202A5" w:rsidRDefault="00C202A5" w:rsidP="00E57E92">
      <w:pPr>
        <w:rPr>
          <w:rFonts w:ascii="Verdana" w:hAnsi="Verdana"/>
          <w:lang w:val="bg-BG"/>
        </w:rPr>
      </w:pPr>
    </w:p>
    <w:p w:rsidR="00C202A5" w:rsidRPr="00A44C5E" w:rsidRDefault="00C202A5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Пловдив</w:t>
      </w:r>
    </w:p>
    <w:p w:rsidR="00C202A5" w:rsidRPr="00877415" w:rsidRDefault="00C202A5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район Южен</w:t>
      </w:r>
    </w:p>
    <w:p w:rsidR="00C202A5" w:rsidRPr="009116ED" w:rsidRDefault="00C202A5" w:rsidP="00DD2718">
      <w:pPr>
        <w:pStyle w:val="Subtitle"/>
        <w:ind w:right="240"/>
        <w:rPr>
          <w:rFonts w:ascii="Verdana" w:hAnsi="Verdana"/>
          <w:sz w:val="20"/>
          <w:szCs w:val="20"/>
        </w:rPr>
      </w:pPr>
      <w:r w:rsidRPr="009116ED">
        <w:rPr>
          <w:rFonts w:ascii="Verdana" w:hAnsi="Verdana"/>
          <w:sz w:val="20"/>
          <w:szCs w:val="20"/>
        </w:rPr>
        <w:t>БД</w:t>
      </w:r>
      <w:r>
        <w:rPr>
          <w:rFonts w:ascii="Verdana" w:hAnsi="Verdana"/>
          <w:sz w:val="20"/>
          <w:szCs w:val="20"/>
        </w:rPr>
        <w:t>УВ</w:t>
      </w:r>
      <w:r w:rsidRPr="009116ED">
        <w:rPr>
          <w:rFonts w:ascii="Verdana" w:hAnsi="Verdana"/>
          <w:sz w:val="20"/>
          <w:szCs w:val="20"/>
        </w:rPr>
        <w:t xml:space="preserve"> ИБР Пловдив</w:t>
      </w:r>
    </w:p>
    <w:p w:rsidR="00C202A5" w:rsidRPr="001301F3" w:rsidRDefault="00C202A5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C202A5" w:rsidRDefault="00C202A5" w:rsidP="00A44C5E">
      <w:pPr>
        <w:tabs>
          <w:tab w:val="left" w:pos="9214"/>
        </w:tabs>
        <w:jc w:val="both"/>
        <w:rPr>
          <w:rFonts w:ascii="Verdana" w:hAnsi="Verdana"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ОВОС-961/19.11.2014г. </w:t>
      </w:r>
      <w:r>
        <w:rPr>
          <w:rFonts w:ascii="Verdana" w:hAnsi="Verdana"/>
          <w:bCs/>
          <w:lang w:val="ru-RU"/>
        </w:rPr>
        <w:t xml:space="preserve">уведомление и допълнителна информация </w:t>
      </w:r>
      <w:r w:rsidRPr="00FB5BA8">
        <w:rPr>
          <w:rFonts w:ascii="Verdana" w:hAnsi="Verdana"/>
          <w:lang w:val="ru-RU"/>
        </w:rPr>
        <w:t xml:space="preserve">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ОВОС-961/02.12.2014г. за инвестиционно предложение:</w:t>
      </w:r>
      <w:r w:rsidRPr="00AD17F3">
        <w:rPr>
          <w:rFonts w:ascii="Verdana" w:hAnsi="Verdana"/>
        </w:rPr>
        <w:t xml:space="preserve"> </w:t>
      </w:r>
      <w:r w:rsidRPr="00B336A5">
        <w:rPr>
          <w:rFonts w:ascii="Verdana" w:hAnsi="Verdana"/>
          <w:b/>
          <w:lang w:val="ru-RU"/>
        </w:rPr>
        <w:t>«И</w:t>
      </w:r>
      <w:r>
        <w:rPr>
          <w:rFonts w:ascii="Verdana" w:hAnsi="Verdana"/>
          <w:b/>
          <w:lang w:val="ru-RU"/>
        </w:rPr>
        <w:t>зграждане на тръбен кладенец за водовземане от подземни води</w:t>
      </w:r>
      <w:r w:rsidRPr="00B336A5">
        <w:rPr>
          <w:rFonts w:ascii="Verdana" w:hAnsi="Verdana"/>
          <w:b/>
          <w:lang w:val="ru-RU"/>
        </w:rPr>
        <w:t>»</w:t>
      </w:r>
      <w:r>
        <w:rPr>
          <w:rFonts w:ascii="Verdana" w:hAnsi="Verdana"/>
          <w:lang w:val="ru-RU"/>
        </w:rPr>
        <w:t xml:space="preserve"> в  имот 56784.536.1556, гр. Пловдив- ЮИЗ, Община Пловдив.</w:t>
      </w:r>
    </w:p>
    <w:p w:rsidR="00C202A5" w:rsidRDefault="00C202A5" w:rsidP="00A44C5E">
      <w:pPr>
        <w:jc w:val="both"/>
        <w:rPr>
          <w:rFonts w:ascii="Verdana" w:hAnsi="Verdana"/>
          <w:b/>
          <w:lang w:val="ru-RU"/>
        </w:rPr>
      </w:pPr>
    </w:p>
    <w:p w:rsidR="00C202A5" w:rsidRDefault="00C202A5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C202A5" w:rsidRPr="00516466" w:rsidRDefault="00C202A5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C202A5" w:rsidRPr="00516466" w:rsidRDefault="00C202A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C202A5" w:rsidRPr="00516466" w:rsidRDefault="00C202A5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202A5" w:rsidRPr="00516466" w:rsidRDefault="00C202A5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т.2, буква </w:t>
      </w:r>
      <w:r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C202A5" w:rsidRPr="00267922" w:rsidRDefault="00C202A5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Пловдив и Кметство район Южен</w:t>
      </w:r>
      <w:r>
        <w:rPr>
          <w:rFonts w:ascii="Verdana" w:hAnsi="Verdana"/>
          <w:lang w:val="en-US"/>
        </w:rPr>
        <w:t>.</w:t>
      </w:r>
    </w:p>
    <w:p w:rsidR="00C202A5" w:rsidRPr="00516466" w:rsidRDefault="00C202A5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C202A5" w:rsidRPr="0022649C" w:rsidRDefault="00C202A5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C202A5" w:rsidRPr="00516466" w:rsidRDefault="00C202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C202A5" w:rsidRPr="00516466" w:rsidRDefault="00C202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C202A5" w:rsidRPr="00516466" w:rsidRDefault="00C202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C202A5" w:rsidRPr="00516466" w:rsidRDefault="00C202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C202A5" w:rsidRDefault="00C202A5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C202A5" w:rsidRPr="00BD3E37" w:rsidRDefault="00C202A5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0000578 </w:t>
      </w:r>
      <w:r>
        <w:rPr>
          <w:rFonts w:ascii="Verdana" w:hAnsi="Verdana"/>
          <w:b/>
          <w:lang w:val="bg-BG"/>
        </w:rPr>
        <w:t>„Река 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C202A5" w:rsidRPr="00BD3E37" w:rsidRDefault="00C202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C202A5" w:rsidRPr="00516466" w:rsidRDefault="00C202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C202A5" w:rsidRPr="00516466" w:rsidRDefault="00C202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C202A5" w:rsidRPr="00516466" w:rsidRDefault="00C202A5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C202A5" w:rsidRPr="00516466" w:rsidRDefault="00C202A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202A5" w:rsidRPr="00516466" w:rsidRDefault="00C202A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202A5" w:rsidRDefault="00C202A5" w:rsidP="00516466">
      <w:pPr>
        <w:ind w:right="566"/>
        <w:jc w:val="both"/>
        <w:rPr>
          <w:rFonts w:ascii="Verdana" w:hAnsi="Verdana"/>
          <w:lang w:val="ru-RU"/>
        </w:rPr>
      </w:pPr>
    </w:p>
    <w:p w:rsidR="00C202A5" w:rsidRPr="00516466" w:rsidRDefault="00C202A5" w:rsidP="006C0EC4">
      <w:pPr>
        <w:ind w:right="240"/>
        <w:jc w:val="both"/>
        <w:rPr>
          <w:rFonts w:ascii="Verdana" w:hAnsi="Verdana"/>
          <w:lang w:val="ru-RU"/>
        </w:rPr>
      </w:pPr>
    </w:p>
    <w:p w:rsidR="00C202A5" w:rsidRDefault="00C202A5" w:rsidP="00E00D4A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C202A5" w:rsidRDefault="00C202A5" w:rsidP="00E00D4A">
      <w:pPr>
        <w:jc w:val="both"/>
        <w:rPr>
          <w:rFonts w:ascii="Verdana" w:hAnsi="Verdana"/>
          <w:b/>
          <w:lang w:val="ru-RU"/>
        </w:rPr>
      </w:pPr>
    </w:p>
    <w:p w:rsidR="00C202A5" w:rsidRDefault="00C202A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C202A5" w:rsidRPr="00E00D4A" w:rsidRDefault="00C202A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C202A5" w:rsidRDefault="00C202A5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C202A5" w:rsidRPr="001545A1" w:rsidRDefault="00C202A5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202A5" w:rsidRPr="001545A1" w:rsidRDefault="00C202A5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sectPr w:rsidR="00C202A5" w:rsidRPr="001545A1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2A5" w:rsidRDefault="00C202A5">
      <w:r>
        <w:separator/>
      </w:r>
    </w:p>
  </w:endnote>
  <w:endnote w:type="continuationSeparator" w:id="0">
    <w:p w:rsidR="00C202A5" w:rsidRDefault="00C20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2A5" w:rsidRDefault="00C202A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C202A5" w:rsidRDefault="00C202A5" w:rsidP="0022049F">
                <w:pPr>
                  <w:jc w:val="both"/>
                </w:pPr>
                <w:r w:rsidRPr="008D30B9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202A5" w:rsidRPr="009463AE" w:rsidRDefault="00C202A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C202A5" w:rsidRDefault="00C202A5" w:rsidP="0022049F">
    <w:pPr>
      <w:pStyle w:val="Footer"/>
      <w:jc w:val="center"/>
      <w:rPr>
        <w:lang w:val="bg-BG"/>
      </w:rPr>
    </w:pPr>
  </w:p>
  <w:p w:rsidR="00C202A5" w:rsidRPr="009463AE" w:rsidRDefault="00C202A5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2A5" w:rsidRDefault="00C202A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C202A5" w:rsidRDefault="00C202A5" w:rsidP="0022049F">
                <w:pPr>
                  <w:jc w:val="both"/>
                </w:pPr>
                <w:r w:rsidRPr="008D30B9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202A5" w:rsidRPr="009463AE" w:rsidRDefault="00C202A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C202A5" w:rsidRDefault="00C202A5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2A5" w:rsidRDefault="00C202A5">
      <w:r>
        <w:separator/>
      </w:r>
    </w:p>
  </w:footnote>
  <w:footnote w:type="continuationSeparator" w:id="0">
    <w:p w:rsidR="00C202A5" w:rsidRDefault="00C202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2A5" w:rsidRPr="005B69F7" w:rsidRDefault="00C202A5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C202A5" w:rsidRPr="005B69F7" w:rsidRDefault="00C202A5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202A5" w:rsidRPr="003106F6" w:rsidRDefault="00C202A5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202A5" w:rsidRPr="00ED1377" w:rsidRDefault="00C202A5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378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5B9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60B1"/>
    <w:rsid w:val="00247824"/>
    <w:rsid w:val="00250531"/>
    <w:rsid w:val="0025332F"/>
    <w:rsid w:val="002630A5"/>
    <w:rsid w:val="002667A1"/>
    <w:rsid w:val="00266F3A"/>
    <w:rsid w:val="00267922"/>
    <w:rsid w:val="00267EAC"/>
    <w:rsid w:val="00272891"/>
    <w:rsid w:val="00272AFD"/>
    <w:rsid w:val="0027570A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38B0"/>
    <w:rsid w:val="00394152"/>
    <w:rsid w:val="003A1885"/>
    <w:rsid w:val="003A1FB9"/>
    <w:rsid w:val="003A61A5"/>
    <w:rsid w:val="003A7704"/>
    <w:rsid w:val="003B060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1B71"/>
    <w:rsid w:val="00553C56"/>
    <w:rsid w:val="00553F40"/>
    <w:rsid w:val="0055421D"/>
    <w:rsid w:val="0055564B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A7F71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4239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30B9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31458"/>
    <w:rsid w:val="00A328B3"/>
    <w:rsid w:val="00A33A66"/>
    <w:rsid w:val="00A340FE"/>
    <w:rsid w:val="00A40C9E"/>
    <w:rsid w:val="00A41605"/>
    <w:rsid w:val="00A448AE"/>
    <w:rsid w:val="00A44AA5"/>
    <w:rsid w:val="00A44C5E"/>
    <w:rsid w:val="00A45B43"/>
    <w:rsid w:val="00A4652A"/>
    <w:rsid w:val="00A46FDC"/>
    <w:rsid w:val="00A476BC"/>
    <w:rsid w:val="00A51CE0"/>
    <w:rsid w:val="00A645DE"/>
    <w:rsid w:val="00A741E5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32D"/>
    <w:rsid w:val="00AB7547"/>
    <w:rsid w:val="00AC0CF8"/>
    <w:rsid w:val="00AC593A"/>
    <w:rsid w:val="00AC5A0A"/>
    <w:rsid w:val="00AC74DB"/>
    <w:rsid w:val="00AD0907"/>
    <w:rsid w:val="00AD17F3"/>
    <w:rsid w:val="00AD5266"/>
    <w:rsid w:val="00AD77EF"/>
    <w:rsid w:val="00AE4AB4"/>
    <w:rsid w:val="00AE5F18"/>
    <w:rsid w:val="00AE6D2A"/>
    <w:rsid w:val="00AF0D98"/>
    <w:rsid w:val="00AF261C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36A5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1425E"/>
    <w:rsid w:val="00C202A5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A41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533B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0D4A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3747F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477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95A2D"/>
    <w:rsid w:val="00FA080C"/>
    <w:rsid w:val="00FA4407"/>
    <w:rsid w:val="00FA6068"/>
    <w:rsid w:val="00FA67C2"/>
    <w:rsid w:val="00FB1A28"/>
    <w:rsid w:val="00FB2EFE"/>
    <w:rsid w:val="00FB4403"/>
    <w:rsid w:val="00FB4C34"/>
    <w:rsid w:val="00FB5BA8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A44C5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66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617</Words>
  <Characters>3521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8</cp:revision>
  <cp:lastPrinted>2014-12-16T13:29:00Z</cp:lastPrinted>
  <dcterms:created xsi:type="dcterms:W3CDTF">2014-12-16T07:59:00Z</dcterms:created>
  <dcterms:modified xsi:type="dcterms:W3CDTF">2014-12-16T13:30:00Z</dcterms:modified>
</cp:coreProperties>
</file>