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9A5" w:rsidRPr="00516466" w:rsidRDefault="00A539A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A539A5" w:rsidRPr="00516466" w:rsidRDefault="00A539A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A539A5" w:rsidRDefault="00A539A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A539A5" w:rsidRPr="00516466" w:rsidRDefault="00A539A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A539A5" w:rsidRDefault="00A539A5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  <w:lang w:val="en-US"/>
        </w:rPr>
        <w:t>o</w:t>
      </w:r>
    </w:p>
    <w:p w:rsidR="00A539A5" w:rsidRPr="004507B4" w:rsidRDefault="00A539A5" w:rsidP="004507B4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„ВАКИ- ХИМ” ООД</w:t>
      </w:r>
    </w:p>
    <w:p w:rsidR="00A539A5" w:rsidRPr="004974D5" w:rsidRDefault="00A539A5" w:rsidP="004507B4">
      <w:pPr>
        <w:pStyle w:val="BodyText"/>
        <w:rPr>
          <w:rFonts w:ascii="Verdana" w:hAnsi="Verdana"/>
        </w:rPr>
      </w:pPr>
      <w:r>
        <w:rPr>
          <w:rFonts w:ascii="Verdana" w:hAnsi="Verdana"/>
        </w:rPr>
        <w:t>гр. Пловдив, ул. „Д. Талев“ № 124</w:t>
      </w:r>
    </w:p>
    <w:p w:rsidR="00A539A5" w:rsidRPr="00ED4CD2" w:rsidRDefault="00A539A5" w:rsidP="00ED4CD2">
      <w:pPr>
        <w:jc w:val="both"/>
        <w:rPr>
          <w:rFonts w:ascii="Verdana" w:hAnsi="Verdana" w:cs="Arial"/>
          <w:color w:val="000000"/>
        </w:rPr>
      </w:pPr>
    </w:p>
    <w:p w:rsidR="00A539A5" w:rsidRDefault="00A539A5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 Родопи</w:t>
      </w:r>
    </w:p>
    <w:p w:rsidR="00A539A5" w:rsidRPr="00B054C6" w:rsidRDefault="00A539A5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с.Марково</w:t>
      </w:r>
    </w:p>
    <w:p w:rsidR="00A539A5" w:rsidRPr="00DD2718" w:rsidRDefault="00A539A5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</w:p>
    <w:p w:rsidR="00A539A5" w:rsidRPr="001301F3" w:rsidRDefault="00A539A5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A539A5" w:rsidRPr="00ED4CD2" w:rsidRDefault="00A539A5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ОВОС-910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07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11.2014г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/>
          <w:lang w:val="ru-RU"/>
        </w:rPr>
        <w:t>„Изграждане на  Агрокомплекс- офис, магазин и склад за съхранение на торове, химикали, препарати и семена</w:t>
      </w:r>
      <w:r>
        <w:rPr>
          <w:rFonts w:ascii="Verdana" w:hAnsi="Verdana"/>
          <w:b/>
        </w:rPr>
        <w:t>”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>в имоти №№ 47295.27.11, 47295.27.12,</w:t>
      </w:r>
      <w:r w:rsidRPr="004005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с.Марково, община Родопи.</w:t>
      </w:r>
    </w:p>
    <w:p w:rsidR="00A539A5" w:rsidRDefault="00A539A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A539A5" w:rsidRDefault="00A539A5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A539A5" w:rsidRPr="00516466" w:rsidRDefault="00A539A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A539A5" w:rsidRPr="00516466" w:rsidRDefault="00A539A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A539A5" w:rsidRPr="00516466" w:rsidRDefault="00A539A5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A539A5" w:rsidRPr="00516466" w:rsidRDefault="00A539A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т.11, буква </w:t>
      </w:r>
      <w:r>
        <w:rPr>
          <w:rFonts w:ascii="Verdana" w:hAnsi="Verdana"/>
          <w:lang w:val="bg-BG"/>
        </w:rPr>
        <w:t>„л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A539A5" w:rsidRPr="00267922" w:rsidRDefault="00A539A5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Родопи и с.Марково</w:t>
      </w:r>
      <w:r>
        <w:rPr>
          <w:rFonts w:ascii="Verdana" w:hAnsi="Verdana"/>
          <w:lang w:val="en-US"/>
        </w:rPr>
        <w:t>.</w:t>
      </w:r>
    </w:p>
    <w:p w:rsidR="00A539A5" w:rsidRPr="00516466" w:rsidRDefault="00A539A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A539A5" w:rsidRPr="0022649C" w:rsidRDefault="00A539A5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A539A5" w:rsidRPr="00516466" w:rsidRDefault="00A539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A539A5" w:rsidRPr="00516466" w:rsidRDefault="00A539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A539A5" w:rsidRPr="00516466" w:rsidRDefault="00A539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A539A5" w:rsidRPr="00516466" w:rsidRDefault="00A539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A539A5" w:rsidRDefault="00A539A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A539A5" w:rsidRPr="00BD3E37" w:rsidRDefault="00A539A5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0001033 </w:t>
      </w:r>
      <w:r>
        <w:rPr>
          <w:rFonts w:ascii="Verdana" w:hAnsi="Verdana"/>
          <w:b/>
          <w:lang w:val="bg-BG"/>
        </w:rPr>
        <w:t>„Брестовица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A539A5" w:rsidRPr="00BD3E37" w:rsidRDefault="00A539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A539A5" w:rsidRPr="00516466" w:rsidRDefault="00A539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A539A5" w:rsidRPr="00516466" w:rsidRDefault="00A539A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A539A5" w:rsidRPr="00516466" w:rsidRDefault="00A539A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A539A5" w:rsidRPr="00516466" w:rsidRDefault="00A539A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539A5" w:rsidRPr="00516466" w:rsidRDefault="00A539A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539A5" w:rsidRDefault="00A539A5" w:rsidP="00516466">
      <w:pPr>
        <w:ind w:right="566"/>
        <w:jc w:val="both"/>
        <w:rPr>
          <w:rFonts w:ascii="Verdana" w:hAnsi="Verdana"/>
          <w:lang w:val="ru-RU"/>
        </w:rPr>
      </w:pPr>
    </w:p>
    <w:p w:rsidR="00A539A5" w:rsidRPr="00516466" w:rsidRDefault="00A539A5" w:rsidP="006C0EC4">
      <w:pPr>
        <w:ind w:right="240"/>
        <w:jc w:val="both"/>
        <w:rPr>
          <w:rFonts w:ascii="Verdana" w:hAnsi="Verdana"/>
          <w:lang w:val="ru-RU"/>
        </w:rPr>
      </w:pPr>
    </w:p>
    <w:p w:rsidR="00A539A5" w:rsidRDefault="00A539A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539A5" w:rsidRDefault="00A539A5" w:rsidP="001C479F">
      <w:pPr>
        <w:jc w:val="both"/>
        <w:rPr>
          <w:rFonts w:ascii="Verdana" w:hAnsi="Verdana"/>
          <w:b/>
          <w:lang w:val="ru-RU"/>
        </w:rPr>
      </w:pPr>
    </w:p>
    <w:p w:rsidR="00A539A5" w:rsidRDefault="00A539A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A539A5" w:rsidRDefault="00A539A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A539A5" w:rsidRDefault="00A539A5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A539A5" w:rsidRPr="00B17220" w:rsidRDefault="00A539A5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A539A5" w:rsidRPr="004507B4" w:rsidRDefault="00A539A5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sectPr w:rsidR="00A539A5" w:rsidRPr="004507B4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9A5" w:rsidRDefault="00A539A5">
      <w:r>
        <w:separator/>
      </w:r>
    </w:p>
  </w:endnote>
  <w:endnote w:type="continuationSeparator" w:id="0">
    <w:p w:rsidR="00A539A5" w:rsidRDefault="00A53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9A5" w:rsidRDefault="00A539A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A539A5" w:rsidRDefault="00A539A5" w:rsidP="0022049F">
                <w:pPr>
                  <w:jc w:val="both"/>
                </w:pPr>
                <w:r w:rsidRPr="00C86DB7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539A5" w:rsidRPr="009463AE" w:rsidRDefault="00A539A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539A5" w:rsidRDefault="00A539A5" w:rsidP="0022049F">
    <w:pPr>
      <w:pStyle w:val="Footer"/>
      <w:jc w:val="center"/>
      <w:rPr>
        <w:lang w:val="bg-BG"/>
      </w:rPr>
    </w:pPr>
  </w:p>
  <w:p w:rsidR="00A539A5" w:rsidRPr="009463AE" w:rsidRDefault="00A539A5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9A5" w:rsidRDefault="00A539A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A539A5" w:rsidRDefault="00A539A5" w:rsidP="0022049F">
                <w:pPr>
                  <w:jc w:val="both"/>
                </w:pPr>
                <w:r w:rsidRPr="00C86DB7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539A5" w:rsidRPr="009463AE" w:rsidRDefault="00A539A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539A5" w:rsidRDefault="00A539A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9A5" w:rsidRDefault="00A539A5">
      <w:r>
        <w:separator/>
      </w:r>
    </w:p>
  </w:footnote>
  <w:footnote w:type="continuationSeparator" w:id="0">
    <w:p w:rsidR="00A539A5" w:rsidRDefault="00A539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9A5" w:rsidRPr="005B69F7" w:rsidRDefault="00A539A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A539A5" w:rsidRPr="005B69F7" w:rsidRDefault="00A539A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539A5" w:rsidRPr="003106F6" w:rsidRDefault="00A539A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539A5" w:rsidRPr="00ED1377" w:rsidRDefault="00A539A5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0BB7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58A4"/>
    <w:rsid w:val="000E60D9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07F29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2585"/>
    <w:rsid w:val="003F3EC6"/>
    <w:rsid w:val="004003DA"/>
    <w:rsid w:val="00400565"/>
    <w:rsid w:val="00402A70"/>
    <w:rsid w:val="004047AB"/>
    <w:rsid w:val="0040555F"/>
    <w:rsid w:val="00407FC6"/>
    <w:rsid w:val="004128BA"/>
    <w:rsid w:val="004141CA"/>
    <w:rsid w:val="004152E1"/>
    <w:rsid w:val="00416C6E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974D5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0503"/>
    <w:rsid w:val="00563007"/>
    <w:rsid w:val="00565F47"/>
    <w:rsid w:val="00570D9D"/>
    <w:rsid w:val="00572451"/>
    <w:rsid w:val="00575F17"/>
    <w:rsid w:val="00577837"/>
    <w:rsid w:val="00591BA0"/>
    <w:rsid w:val="00591DB7"/>
    <w:rsid w:val="0059271F"/>
    <w:rsid w:val="00597390"/>
    <w:rsid w:val="005A3C05"/>
    <w:rsid w:val="005A429E"/>
    <w:rsid w:val="005B0975"/>
    <w:rsid w:val="005B0F0D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5A1E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2717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432D"/>
    <w:rsid w:val="007F249E"/>
    <w:rsid w:val="007F26EC"/>
    <w:rsid w:val="007F2931"/>
    <w:rsid w:val="007F4657"/>
    <w:rsid w:val="00814156"/>
    <w:rsid w:val="00814558"/>
    <w:rsid w:val="00815FC9"/>
    <w:rsid w:val="00817645"/>
    <w:rsid w:val="0082183E"/>
    <w:rsid w:val="00822289"/>
    <w:rsid w:val="00824886"/>
    <w:rsid w:val="00830149"/>
    <w:rsid w:val="008373F6"/>
    <w:rsid w:val="00840781"/>
    <w:rsid w:val="00840A15"/>
    <w:rsid w:val="00841E6D"/>
    <w:rsid w:val="00843527"/>
    <w:rsid w:val="00843D6F"/>
    <w:rsid w:val="00847E91"/>
    <w:rsid w:val="0085378B"/>
    <w:rsid w:val="00856D1D"/>
    <w:rsid w:val="0085724E"/>
    <w:rsid w:val="008579E2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5B43"/>
    <w:rsid w:val="00A4652A"/>
    <w:rsid w:val="00A46FDC"/>
    <w:rsid w:val="00A476BC"/>
    <w:rsid w:val="00A51CE0"/>
    <w:rsid w:val="00A539A5"/>
    <w:rsid w:val="00A645DE"/>
    <w:rsid w:val="00A746F6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86DB7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399D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604EE"/>
    <w:rsid w:val="00E61ADF"/>
    <w:rsid w:val="00E677FE"/>
    <w:rsid w:val="00E727D5"/>
    <w:rsid w:val="00E75868"/>
    <w:rsid w:val="00E75BF3"/>
    <w:rsid w:val="00E7605C"/>
    <w:rsid w:val="00E77288"/>
    <w:rsid w:val="00E8120F"/>
    <w:rsid w:val="00E835D8"/>
    <w:rsid w:val="00E8415F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4190"/>
    <w:rsid w:val="00F05757"/>
    <w:rsid w:val="00F060FA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07F29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609</Words>
  <Characters>3477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10</cp:revision>
  <cp:lastPrinted>2014-11-20T12:45:00Z</cp:lastPrinted>
  <dcterms:created xsi:type="dcterms:W3CDTF">2014-11-20T12:10:00Z</dcterms:created>
  <dcterms:modified xsi:type="dcterms:W3CDTF">2014-11-20T12:46:00Z</dcterms:modified>
</cp:coreProperties>
</file>