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5B" w:rsidRPr="00516466" w:rsidRDefault="0090385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0385B" w:rsidRPr="00516466" w:rsidRDefault="0090385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0385B" w:rsidRDefault="0090385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0385B" w:rsidRPr="00516466" w:rsidRDefault="0090385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0385B" w:rsidRDefault="0090385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90385B" w:rsidRDefault="0090385B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„ГАЛИКАНЕЯ</w:t>
      </w:r>
      <w:r w:rsidRPr="006C090D">
        <w:rPr>
          <w:rFonts w:ascii="Verdana" w:hAnsi="Verdana"/>
          <w:b/>
          <w:lang w:val="bg-BG"/>
        </w:rPr>
        <w:t xml:space="preserve">” </w:t>
      </w:r>
      <w:r>
        <w:rPr>
          <w:rFonts w:ascii="Verdana" w:hAnsi="Verdana"/>
          <w:b/>
          <w:lang w:val="bg-BG"/>
        </w:rPr>
        <w:t>Е</w:t>
      </w:r>
      <w:r w:rsidRPr="006C090D">
        <w:rPr>
          <w:rFonts w:ascii="Verdana" w:hAnsi="Verdana"/>
          <w:b/>
          <w:lang w:val="bg-BG"/>
        </w:rPr>
        <w:t>ООД</w:t>
      </w:r>
    </w:p>
    <w:p w:rsidR="0090385B" w:rsidRDefault="0090385B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Карлово, ул. Хр. Ботев 2 </w:t>
      </w:r>
    </w:p>
    <w:p w:rsidR="0090385B" w:rsidRDefault="0090385B" w:rsidP="00E57E92">
      <w:pPr>
        <w:rPr>
          <w:rFonts w:ascii="Verdana" w:hAnsi="Verdana"/>
          <w:lang w:val="bg-BG"/>
        </w:rPr>
      </w:pPr>
    </w:p>
    <w:p w:rsidR="0090385B" w:rsidRPr="00B054C6" w:rsidRDefault="0090385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Карлово</w:t>
      </w:r>
    </w:p>
    <w:p w:rsidR="0090385B" w:rsidRPr="009116ED" w:rsidRDefault="0090385B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90385B" w:rsidRPr="001301F3" w:rsidRDefault="0090385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0385B" w:rsidRPr="00285658" w:rsidRDefault="0090385B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ОВОС-863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23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10.2014г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и внесена допълнителна информация с вх. № ОВОС-863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06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 xml:space="preserve">Дестилерия за етерично маслени култури и приемна за гости”, </w:t>
      </w:r>
      <w:r w:rsidRPr="0028565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 36498.347.121, гр. Карлово, </w:t>
      </w:r>
      <w:r w:rsidRPr="00285658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Карлово</w:t>
      </w:r>
      <w:r w:rsidRPr="00285658">
        <w:rPr>
          <w:rFonts w:ascii="Verdana" w:hAnsi="Verdana"/>
          <w:lang w:val="ru-RU"/>
        </w:rPr>
        <w:t>.</w:t>
      </w:r>
    </w:p>
    <w:p w:rsidR="0090385B" w:rsidRDefault="0090385B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90385B" w:rsidRDefault="0090385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90385B" w:rsidRPr="00516466" w:rsidRDefault="0090385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0385B" w:rsidRPr="00516466" w:rsidRDefault="0090385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0385B" w:rsidRPr="00516466" w:rsidRDefault="0090385B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0385B" w:rsidRPr="00516466" w:rsidRDefault="0090385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т.7, буква </w:t>
      </w:r>
      <w:r>
        <w:rPr>
          <w:rFonts w:ascii="Verdana" w:hAnsi="Verdana"/>
          <w:lang w:val="bg-BG"/>
        </w:rPr>
        <w:t>„а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ал.1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 </w:t>
      </w:r>
    </w:p>
    <w:p w:rsidR="0090385B" w:rsidRPr="00267922" w:rsidRDefault="0090385B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Карлово</w:t>
      </w:r>
      <w:r>
        <w:rPr>
          <w:rFonts w:ascii="Verdana" w:hAnsi="Verdana"/>
          <w:lang w:val="en-US"/>
        </w:rPr>
        <w:t>.</w:t>
      </w:r>
    </w:p>
    <w:p w:rsidR="0090385B" w:rsidRPr="00516466" w:rsidRDefault="0090385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0385B" w:rsidRPr="0022649C" w:rsidRDefault="0090385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90385B" w:rsidRPr="00516466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0385B" w:rsidRPr="00516466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 за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0385B" w:rsidRPr="00516466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0385B" w:rsidRPr="00516466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0385B" w:rsidRDefault="0090385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0385B" w:rsidRPr="00BD3E37" w:rsidRDefault="0090385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0001493 </w:t>
      </w:r>
      <w:r>
        <w:rPr>
          <w:rFonts w:ascii="Verdana" w:hAnsi="Verdana"/>
          <w:b/>
          <w:lang w:val="bg-BG"/>
        </w:rPr>
        <w:t>„Централен Балкан- 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0385B" w:rsidRPr="00BD3E37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0385B" w:rsidRPr="00516466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0385B" w:rsidRPr="00516466" w:rsidRDefault="009038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0385B" w:rsidRPr="00516466" w:rsidRDefault="0090385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0385B" w:rsidRPr="00516466" w:rsidRDefault="009038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0385B" w:rsidRPr="00516466" w:rsidRDefault="009038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0385B" w:rsidRDefault="0090385B" w:rsidP="00516466">
      <w:pPr>
        <w:ind w:right="566"/>
        <w:jc w:val="both"/>
        <w:rPr>
          <w:rFonts w:ascii="Verdana" w:hAnsi="Verdana"/>
          <w:lang w:val="ru-RU"/>
        </w:rPr>
      </w:pPr>
    </w:p>
    <w:p w:rsidR="0090385B" w:rsidRPr="00516466" w:rsidRDefault="0090385B" w:rsidP="006C0EC4">
      <w:pPr>
        <w:ind w:right="240"/>
        <w:jc w:val="both"/>
        <w:rPr>
          <w:rFonts w:ascii="Verdana" w:hAnsi="Verdana"/>
          <w:lang w:val="ru-RU"/>
        </w:rPr>
      </w:pPr>
    </w:p>
    <w:p w:rsidR="0090385B" w:rsidRDefault="009038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0385B" w:rsidRDefault="0090385B" w:rsidP="001C479F">
      <w:pPr>
        <w:jc w:val="both"/>
        <w:rPr>
          <w:rFonts w:ascii="Verdana" w:hAnsi="Verdana"/>
          <w:b/>
          <w:lang w:val="ru-RU"/>
        </w:rPr>
      </w:pPr>
    </w:p>
    <w:p w:rsidR="0090385B" w:rsidRDefault="009038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0385B" w:rsidRDefault="0090385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0385B" w:rsidRDefault="0090385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90385B" w:rsidRDefault="0090385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0385B" w:rsidRPr="008645D2" w:rsidRDefault="0090385B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90385B" w:rsidRPr="008645D2" w:rsidRDefault="0090385B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90385B" w:rsidRPr="008645D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85B" w:rsidRDefault="0090385B">
      <w:r>
        <w:separator/>
      </w:r>
    </w:p>
  </w:endnote>
  <w:endnote w:type="continuationSeparator" w:id="0">
    <w:p w:rsidR="0090385B" w:rsidRDefault="0090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5B" w:rsidRDefault="009038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0385B" w:rsidRDefault="0090385B" w:rsidP="0022049F">
                <w:pPr>
                  <w:jc w:val="both"/>
                </w:pPr>
                <w:r w:rsidRPr="006366D6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0385B" w:rsidRPr="009463AE" w:rsidRDefault="009038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0385B" w:rsidRDefault="0090385B" w:rsidP="0022049F">
    <w:pPr>
      <w:pStyle w:val="Footer"/>
      <w:jc w:val="center"/>
      <w:rPr>
        <w:lang w:val="bg-BG"/>
      </w:rPr>
    </w:pPr>
  </w:p>
  <w:p w:rsidR="0090385B" w:rsidRPr="009463AE" w:rsidRDefault="0090385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5B" w:rsidRDefault="009038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0385B" w:rsidRDefault="0090385B" w:rsidP="0022049F">
                <w:pPr>
                  <w:jc w:val="both"/>
                </w:pPr>
                <w:r w:rsidRPr="006366D6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0385B" w:rsidRPr="009463AE" w:rsidRDefault="009038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0385B" w:rsidRDefault="0090385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85B" w:rsidRDefault="0090385B">
      <w:r>
        <w:separator/>
      </w:r>
    </w:p>
  </w:footnote>
  <w:footnote w:type="continuationSeparator" w:id="0">
    <w:p w:rsidR="0090385B" w:rsidRDefault="00903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5B" w:rsidRPr="005B69F7" w:rsidRDefault="0090385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0385B" w:rsidRPr="005B69F7" w:rsidRDefault="0090385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0385B" w:rsidRPr="003106F6" w:rsidRDefault="0090385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0385B" w:rsidRPr="00ED1377" w:rsidRDefault="0090385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132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D73A9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7F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3CF"/>
    <w:rsid w:val="004F3F45"/>
    <w:rsid w:val="004F55FE"/>
    <w:rsid w:val="004F5A8C"/>
    <w:rsid w:val="00503E3B"/>
    <w:rsid w:val="005069E4"/>
    <w:rsid w:val="005121CF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240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366D6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3CD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5A43"/>
    <w:rsid w:val="008F66CE"/>
    <w:rsid w:val="0090385B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D7FE8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1751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B51D9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4F33CF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9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608</Words>
  <Characters>3469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2014-11-19T11:27:00Z</cp:lastPrinted>
  <dcterms:created xsi:type="dcterms:W3CDTF">2014-11-19T11:16:00Z</dcterms:created>
  <dcterms:modified xsi:type="dcterms:W3CDTF">2014-11-19T11:28:00Z</dcterms:modified>
</cp:coreProperties>
</file>