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2C" w:rsidRPr="00516466" w:rsidRDefault="007A1F2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7A1F2C" w:rsidRPr="00516466" w:rsidRDefault="007A1F2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7A1F2C" w:rsidRDefault="007A1F2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7A1F2C" w:rsidRPr="00516466" w:rsidRDefault="007A1F2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7A1F2C" w:rsidRPr="00DD2718" w:rsidRDefault="007A1F2C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7A1F2C" w:rsidRPr="008A1F4E" w:rsidRDefault="007A1F2C" w:rsidP="00ED4CD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АДА КОЛОР” ЕООД</w:t>
      </w:r>
    </w:p>
    <w:p w:rsidR="007A1F2C" w:rsidRDefault="007A1F2C" w:rsidP="00ED4CD2">
      <w:pPr>
        <w:jc w:val="both"/>
        <w:rPr>
          <w:rFonts w:ascii="Verdana" w:hAnsi="Verdana"/>
          <w:color w:val="FF0000"/>
        </w:rPr>
      </w:pPr>
      <w:r>
        <w:rPr>
          <w:rFonts w:ascii="Verdana" w:hAnsi="Verdana"/>
          <w:lang w:val="bg-BG"/>
        </w:rPr>
        <w:t xml:space="preserve">гр. Пловдив, ул. Брезовско шосе </w:t>
      </w:r>
      <w:r>
        <w:rPr>
          <w:rFonts w:ascii="Verdana" w:hAnsi="Verdana"/>
          <w:bCs/>
          <w:lang w:val="bg-BG"/>
        </w:rPr>
        <w:t xml:space="preserve">№ </w:t>
      </w:r>
      <w:r>
        <w:rPr>
          <w:rFonts w:ascii="Verdana" w:hAnsi="Verdana"/>
          <w:lang w:val="bg-BG"/>
        </w:rPr>
        <w:t>176</w:t>
      </w:r>
      <w:r w:rsidRPr="00BD323C">
        <w:rPr>
          <w:rFonts w:ascii="Verdana" w:hAnsi="Verdana"/>
          <w:color w:val="FF0000"/>
          <w:lang w:val="bg-BG"/>
        </w:rPr>
        <w:t xml:space="preserve"> </w:t>
      </w:r>
    </w:p>
    <w:p w:rsidR="007A1F2C" w:rsidRPr="00ED4CD2" w:rsidRDefault="007A1F2C" w:rsidP="00ED4CD2">
      <w:pPr>
        <w:jc w:val="both"/>
        <w:rPr>
          <w:rFonts w:ascii="Verdana" w:hAnsi="Verdana" w:cs="Arial"/>
          <w:color w:val="000000"/>
        </w:rPr>
      </w:pPr>
    </w:p>
    <w:p w:rsidR="007A1F2C" w:rsidRDefault="007A1F2C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Пловдив</w:t>
      </w:r>
    </w:p>
    <w:p w:rsidR="007A1F2C" w:rsidRPr="00ED4CD2" w:rsidRDefault="007A1F2C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район Южен</w:t>
      </w:r>
    </w:p>
    <w:p w:rsidR="007A1F2C" w:rsidRPr="00DD2718" w:rsidRDefault="007A1F2C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7A1F2C" w:rsidRPr="001301F3" w:rsidRDefault="007A1F2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7A1F2C" w:rsidRPr="00ED4CD2" w:rsidRDefault="007A1F2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>
        <w:rPr>
          <w:rFonts w:ascii="Verdana" w:hAnsi="Verdana"/>
          <w:lang w:val="ru-RU"/>
        </w:rPr>
        <w:t xml:space="preserve">: </w:t>
      </w:r>
      <w:r w:rsidRPr="001301F3">
        <w:rPr>
          <w:rFonts w:ascii="Verdana" w:hAnsi="Verdana"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bg-BG"/>
        </w:rPr>
        <w:t>с вх. № ОВОС-829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09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10.2014г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  <w:lang w:val="ru-RU"/>
        </w:rPr>
        <w:t>„Предприятие за производство на части за сенници и слънце защитни елементи, в това число 2 броя пещи за топене на алуминиеви сплави</w:t>
      </w:r>
      <w:r>
        <w:rPr>
          <w:rFonts w:ascii="Verdana" w:hAnsi="Verdana"/>
          <w:b/>
        </w:rPr>
        <w:t>”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имот № 56784.536.860, с адрес бул. Кукленско шосе </w:t>
      </w:r>
      <w:r>
        <w:rPr>
          <w:rFonts w:ascii="Verdana" w:hAnsi="Verdana"/>
          <w:bCs/>
          <w:lang w:val="bg-BG"/>
        </w:rPr>
        <w:t xml:space="preserve">№ 12, гр. </w:t>
      </w:r>
      <w:r>
        <w:rPr>
          <w:rFonts w:ascii="Verdana" w:hAnsi="Verdana"/>
          <w:lang w:val="bg-BG"/>
        </w:rPr>
        <w:t>Пловдив, община Пловдив.</w:t>
      </w:r>
    </w:p>
    <w:p w:rsidR="007A1F2C" w:rsidRDefault="007A1F2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7A1F2C" w:rsidRDefault="007A1F2C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7A1F2C" w:rsidRPr="00516466" w:rsidRDefault="007A1F2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7A1F2C" w:rsidRPr="00516466" w:rsidRDefault="007A1F2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7A1F2C" w:rsidRPr="00516466" w:rsidRDefault="007A1F2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A1F2C" w:rsidRPr="00516466" w:rsidRDefault="007A1F2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т.4,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7A1F2C" w:rsidRPr="00267922" w:rsidRDefault="007A1F2C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район Южен</w:t>
      </w:r>
      <w:r>
        <w:rPr>
          <w:rFonts w:ascii="Verdana" w:hAnsi="Verdana"/>
          <w:lang w:val="en-US"/>
        </w:rPr>
        <w:t>.</w:t>
      </w:r>
    </w:p>
    <w:p w:rsidR="007A1F2C" w:rsidRPr="00516466" w:rsidRDefault="007A1F2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7A1F2C" w:rsidRPr="0022649C" w:rsidRDefault="007A1F2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7A1F2C" w:rsidRPr="00516466" w:rsidRDefault="007A1F2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ru-RU"/>
        </w:rPr>
        <w:t xml:space="preserve"> действията по т.</w:t>
      </w:r>
      <w:r w:rsidRPr="00516466">
        <w:rPr>
          <w:rFonts w:ascii="Verdana" w:hAnsi="Verdana"/>
          <w:b/>
          <w:u w:val="single"/>
          <w:lang w:val="ru-RU"/>
        </w:rPr>
        <w:t>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7A1F2C" w:rsidRPr="00516466" w:rsidRDefault="007A1F2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A1F2C" w:rsidRPr="00516466" w:rsidRDefault="007A1F2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7A1F2C" w:rsidRPr="00516466" w:rsidRDefault="007A1F2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7A1F2C" w:rsidRDefault="007A1F2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1F2C" w:rsidRPr="00BD3E37" w:rsidRDefault="007A1F2C" w:rsidP="00D069C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0000578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Река Марица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7A1F2C" w:rsidRPr="00BD3E37" w:rsidRDefault="007A1F2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7A1F2C" w:rsidRPr="00516466" w:rsidRDefault="007A1F2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7A1F2C" w:rsidRPr="00516466" w:rsidRDefault="007A1F2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7A1F2C" w:rsidRPr="00516466" w:rsidRDefault="007A1F2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Уведомяваме Ви, че съгласно чл.</w:t>
      </w:r>
      <w:r w:rsidRPr="00516466">
        <w:rPr>
          <w:rFonts w:ascii="Verdana" w:hAnsi="Verdana"/>
          <w:lang w:val="bg-BG"/>
        </w:rPr>
        <w:t xml:space="preserve">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7A1F2C" w:rsidRPr="00516466" w:rsidRDefault="007A1F2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A1F2C" w:rsidRPr="00516466" w:rsidRDefault="007A1F2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A1F2C" w:rsidRDefault="007A1F2C" w:rsidP="00516466">
      <w:pPr>
        <w:ind w:right="566"/>
        <w:jc w:val="both"/>
        <w:rPr>
          <w:rFonts w:ascii="Verdana" w:hAnsi="Verdana"/>
          <w:lang w:val="ru-RU"/>
        </w:rPr>
      </w:pPr>
    </w:p>
    <w:p w:rsidR="007A1F2C" w:rsidRDefault="007A1F2C" w:rsidP="00516466">
      <w:pPr>
        <w:ind w:right="566"/>
        <w:jc w:val="both"/>
        <w:rPr>
          <w:rFonts w:ascii="Verdana" w:hAnsi="Verdana"/>
          <w:lang w:val="ru-RU"/>
        </w:rPr>
      </w:pPr>
    </w:p>
    <w:p w:rsidR="007A1F2C" w:rsidRDefault="007A1F2C" w:rsidP="00516466">
      <w:pPr>
        <w:ind w:right="566"/>
        <w:jc w:val="both"/>
        <w:rPr>
          <w:rFonts w:ascii="Verdana" w:hAnsi="Verdana"/>
          <w:lang w:val="ru-RU"/>
        </w:rPr>
      </w:pPr>
    </w:p>
    <w:p w:rsidR="007A1F2C" w:rsidRPr="00516466" w:rsidRDefault="007A1F2C" w:rsidP="006C0EC4">
      <w:pPr>
        <w:ind w:right="240"/>
        <w:jc w:val="both"/>
        <w:rPr>
          <w:rFonts w:ascii="Verdana" w:hAnsi="Verdana"/>
          <w:lang w:val="ru-RU"/>
        </w:rPr>
      </w:pPr>
    </w:p>
    <w:p w:rsidR="007A1F2C" w:rsidRDefault="007A1F2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A1F2C" w:rsidRDefault="007A1F2C" w:rsidP="001C479F">
      <w:pPr>
        <w:jc w:val="both"/>
        <w:rPr>
          <w:rFonts w:ascii="Verdana" w:hAnsi="Verdana"/>
          <w:b/>
          <w:lang w:val="ru-RU"/>
        </w:rPr>
      </w:pPr>
    </w:p>
    <w:p w:rsidR="007A1F2C" w:rsidRDefault="007A1F2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7A1F2C" w:rsidRDefault="007A1F2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7A1F2C" w:rsidRDefault="007A1F2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7A1F2C" w:rsidRPr="00B17220" w:rsidRDefault="007A1F2C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7A1F2C" w:rsidRPr="00154A8D" w:rsidRDefault="007A1F2C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7A1F2C" w:rsidRPr="00D31B84" w:rsidRDefault="007A1F2C" w:rsidP="001D53F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7A1F2C" w:rsidRPr="00D31B84" w:rsidRDefault="007A1F2C" w:rsidP="001D53F2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ПД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7A1F2C" w:rsidRPr="00D31B84" w:rsidRDefault="007A1F2C" w:rsidP="001D53F2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7A1F2C" w:rsidRPr="00D31B84" w:rsidRDefault="007A1F2C" w:rsidP="001D53F2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7A1F2C" w:rsidRDefault="007A1F2C" w:rsidP="001D53F2">
      <w:pPr>
        <w:pStyle w:val="Footer"/>
        <w:ind w:left="-540"/>
        <w:jc w:val="both"/>
        <w:rPr>
          <w:rFonts w:ascii="Verdana" w:hAnsi="Verdana"/>
          <w:bCs/>
        </w:rPr>
      </w:pPr>
    </w:p>
    <w:p w:rsidR="007A1F2C" w:rsidRDefault="007A1F2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1F2C" w:rsidRDefault="007A1F2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1F2C" w:rsidRDefault="007A1F2C" w:rsidP="00FE2DA0">
      <w:pPr>
        <w:rPr>
          <w:rFonts w:ascii="Verdana" w:hAnsi="Verdana"/>
        </w:rPr>
      </w:pPr>
    </w:p>
    <w:p w:rsidR="007A1F2C" w:rsidRDefault="007A1F2C" w:rsidP="004B155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7A1F2C" w:rsidRPr="00516466" w:rsidRDefault="007A1F2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A1F2C" w:rsidRPr="00516466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F2C" w:rsidRDefault="007A1F2C">
      <w:r>
        <w:separator/>
      </w:r>
    </w:p>
  </w:endnote>
  <w:endnote w:type="continuationSeparator" w:id="0">
    <w:p w:rsidR="007A1F2C" w:rsidRDefault="007A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2C" w:rsidRDefault="007A1F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7A1F2C" w:rsidRDefault="007A1F2C" w:rsidP="0022049F">
                <w:pPr>
                  <w:jc w:val="both"/>
                </w:pPr>
                <w:r w:rsidRPr="00ED031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1F2C" w:rsidRPr="009463AE" w:rsidRDefault="007A1F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A1F2C" w:rsidRDefault="007A1F2C" w:rsidP="0022049F">
    <w:pPr>
      <w:pStyle w:val="Footer"/>
      <w:jc w:val="center"/>
      <w:rPr>
        <w:lang w:val="bg-BG"/>
      </w:rPr>
    </w:pPr>
  </w:p>
  <w:p w:rsidR="007A1F2C" w:rsidRPr="009463AE" w:rsidRDefault="007A1F2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2C" w:rsidRDefault="007A1F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7A1F2C" w:rsidRDefault="007A1F2C" w:rsidP="0022049F">
                <w:pPr>
                  <w:jc w:val="both"/>
                </w:pPr>
                <w:r w:rsidRPr="00ED031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1F2C" w:rsidRPr="009463AE" w:rsidRDefault="007A1F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A1F2C" w:rsidRDefault="007A1F2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F2C" w:rsidRDefault="007A1F2C">
      <w:r>
        <w:separator/>
      </w:r>
    </w:p>
  </w:footnote>
  <w:footnote w:type="continuationSeparator" w:id="0">
    <w:p w:rsidR="007A1F2C" w:rsidRDefault="007A1F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2C" w:rsidRPr="005B69F7" w:rsidRDefault="007A1F2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7A1F2C" w:rsidRPr="005B69F7" w:rsidRDefault="007A1F2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1F2C" w:rsidRPr="003106F6" w:rsidRDefault="007A1F2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A1F2C" w:rsidRPr="00ED1377" w:rsidRDefault="007A1F2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66FAD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9EC"/>
    <w:rsid w:val="00135F0F"/>
    <w:rsid w:val="00140A83"/>
    <w:rsid w:val="00141A05"/>
    <w:rsid w:val="001428D7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D53F2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2FA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0565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049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0261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1F2C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1F4E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282C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23C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3B8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3545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3A1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0313"/>
    <w:rsid w:val="00ED1377"/>
    <w:rsid w:val="00ED3D5B"/>
    <w:rsid w:val="00ED4CD2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1D53F2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9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680</Words>
  <Characters>3880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2014-10-17T06:50:00Z</cp:lastPrinted>
  <dcterms:created xsi:type="dcterms:W3CDTF">2014-10-17T06:18:00Z</dcterms:created>
  <dcterms:modified xsi:type="dcterms:W3CDTF">2014-10-17T06:51:00Z</dcterms:modified>
</cp:coreProperties>
</file>