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5B3" w:rsidRPr="00516466" w:rsidRDefault="005725B3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5725B3" w:rsidRPr="00516466" w:rsidRDefault="005725B3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5725B3" w:rsidRDefault="005725B3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5725B3" w:rsidRPr="00516466" w:rsidRDefault="005725B3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5725B3" w:rsidRPr="00DD2718" w:rsidRDefault="005725B3" w:rsidP="002A71F5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ДО</w:t>
      </w:r>
    </w:p>
    <w:p w:rsidR="005725B3" w:rsidRPr="00E8415F" w:rsidRDefault="005725B3" w:rsidP="00ED4CD2">
      <w:pPr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>„Дзобеле България” ЕООД</w:t>
      </w:r>
    </w:p>
    <w:p w:rsidR="005725B3" w:rsidRDefault="005725B3" w:rsidP="00ED4CD2">
      <w:pPr>
        <w:jc w:val="both"/>
        <w:rPr>
          <w:rFonts w:ascii="Verdana" w:hAnsi="Verdana"/>
          <w:lang w:val="ru-RU"/>
        </w:rPr>
      </w:pPr>
      <w:r>
        <w:rPr>
          <w:rFonts w:ascii="Verdana" w:hAnsi="Verdana" w:cs="Arial"/>
          <w:color w:val="000000"/>
          <w:lang w:val="bg-BG"/>
        </w:rPr>
        <w:t xml:space="preserve">с. Стряма, ул. В.Коларов </w:t>
      </w:r>
      <w:r w:rsidRPr="00516466">
        <w:rPr>
          <w:rFonts w:ascii="Verdana" w:hAnsi="Verdana"/>
          <w:lang w:val="ru-RU"/>
        </w:rPr>
        <w:t>№</w:t>
      </w:r>
      <w:r>
        <w:rPr>
          <w:rFonts w:ascii="Verdana" w:hAnsi="Verdana"/>
          <w:lang w:val="ru-RU"/>
        </w:rPr>
        <w:t xml:space="preserve"> 96</w:t>
      </w:r>
    </w:p>
    <w:p w:rsidR="005725B3" w:rsidRPr="00B054C6" w:rsidRDefault="005725B3" w:rsidP="00DD2718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5725B3" w:rsidRPr="00B054C6" w:rsidRDefault="005725B3" w:rsidP="00DD2718">
      <w:pPr>
        <w:pStyle w:val="Subtitle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>Община Раковски</w:t>
      </w:r>
    </w:p>
    <w:p w:rsidR="005725B3" w:rsidRPr="00B054C6" w:rsidRDefault="005725B3" w:rsidP="00DD2718">
      <w:pPr>
        <w:pStyle w:val="Subtitle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>Кметство с.Стряма</w:t>
      </w:r>
    </w:p>
    <w:p w:rsidR="005725B3" w:rsidRPr="001301F3" w:rsidRDefault="005725B3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5725B3" w:rsidRPr="00ED4CD2" w:rsidRDefault="005725B3" w:rsidP="006C0EC4">
      <w:pPr>
        <w:ind w:right="240"/>
        <w:jc w:val="both"/>
        <w:rPr>
          <w:rFonts w:ascii="Verdana" w:hAnsi="Verdana"/>
          <w:lang w:val="ru-RU"/>
        </w:rPr>
      </w:pPr>
      <w:r w:rsidRPr="001301F3">
        <w:rPr>
          <w:rFonts w:ascii="Verdana" w:hAnsi="Verdana"/>
          <w:b/>
          <w:lang w:val="ru-RU"/>
        </w:rPr>
        <w:t>Относно</w:t>
      </w:r>
      <w:r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ОВОС- 560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23</w:t>
      </w:r>
      <w:r w:rsidRPr="001301F3">
        <w:rPr>
          <w:rFonts w:ascii="Verdana" w:hAnsi="Verdana"/>
          <w:bCs/>
          <w:lang w:val="bg-BG"/>
        </w:rPr>
        <w:t>.</w:t>
      </w:r>
      <w:r>
        <w:rPr>
          <w:rFonts w:ascii="Verdana" w:hAnsi="Verdana"/>
          <w:bCs/>
          <w:lang w:val="bg-BG"/>
        </w:rPr>
        <w:t>10.2014г</w:t>
      </w:r>
      <w:r w:rsidRPr="001301F3">
        <w:rPr>
          <w:rFonts w:ascii="Verdana" w:hAnsi="Verdana"/>
          <w:bCs/>
          <w:lang w:val="bg-BG"/>
        </w:rPr>
        <w:t>.</w:t>
      </w:r>
      <w:r>
        <w:rPr>
          <w:rFonts w:ascii="Verdana" w:hAnsi="Verdana"/>
          <w:bCs/>
          <w:lang w:val="bg-BG"/>
        </w:rPr>
        <w:t xml:space="preserve"> </w:t>
      </w:r>
      <w:r w:rsidRPr="001301F3">
        <w:rPr>
          <w:rFonts w:ascii="Verdana" w:hAnsi="Verdana"/>
          <w:lang w:val="ru-RU"/>
        </w:rPr>
        <w:t>за</w:t>
      </w:r>
      <w:r>
        <w:rPr>
          <w:rFonts w:ascii="Verdana" w:hAnsi="Verdana"/>
          <w:lang w:val="ru-RU"/>
        </w:rPr>
        <w:t xml:space="preserve"> </w:t>
      </w:r>
      <w:r w:rsidRPr="001301F3">
        <w:rPr>
          <w:rFonts w:ascii="Verdana" w:hAnsi="Verdana"/>
          <w:lang w:val="ru-RU"/>
        </w:rPr>
        <w:t>инвестиционно предложение:</w:t>
      </w:r>
      <w:r>
        <w:rPr>
          <w:rFonts w:ascii="Verdana" w:hAnsi="Verdana"/>
          <w:lang w:val="ru-RU"/>
        </w:rPr>
        <w:t xml:space="preserve"> </w:t>
      </w:r>
      <w:r w:rsidRPr="00583868">
        <w:rPr>
          <w:rFonts w:ascii="Verdana" w:hAnsi="Verdana"/>
          <w:b/>
          <w:lang w:val="bg-BG"/>
        </w:rPr>
        <w:t>„Преустройство на технологично оборудване към „Предприятие за разфасовка и опаковка на п</w:t>
      </w:r>
      <w:r>
        <w:rPr>
          <w:rFonts w:ascii="Verdana" w:hAnsi="Verdana"/>
          <w:b/>
          <w:lang w:val="bg-BG"/>
        </w:rPr>
        <w:t xml:space="preserve">очистващи </w:t>
      </w:r>
      <w:r w:rsidRPr="00583868">
        <w:rPr>
          <w:rFonts w:ascii="Verdana" w:hAnsi="Verdana"/>
          <w:b/>
          <w:lang w:val="bg-BG"/>
        </w:rPr>
        <w:t>и козметич</w:t>
      </w:r>
      <w:r>
        <w:rPr>
          <w:rFonts w:ascii="Verdana" w:hAnsi="Verdana"/>
          <w:b/>
          <w:lang w:val="bg-BG"/>
        </w:rPr>
        <w:t>ни препарати” с обособяване на у</w:t>
      </w:r>
      <w:r w:rsidRPr="00583868">
        <w:rPr>
          <w:rFonts w:ascii="Verdana" w:hAnsi="Verdana"/>
          <w:b/>
          <w:lang w:val="bg-BG"/>
        </w:rPr>
        <w:t>частък за производство на инсектициди”</w:t>
      </w:r>
      <w:r>
        <w:rPr>
          <w:rFonts w:ascii="Verdana" w:hAnsi="Verdana"/>
          <w:b/>
          <w:lang w:val="bg-BG"/>
        </w:rPr>
        <w:t xml:space="preserve">”, </w:t>
      </w:r>
      <w:r>
        <w:rPr>
          <w:rFonts w:ascii="Verdana" w:hAnsi="Verdana"/>
          <w:lang w:val="bg-BG"/>
        </w:rPr>
        <w:t xml:space="preserve">в имот № 105.147 (УПИ- </w:t>
      </w:r>
      <w:r>
        <w:rPr>
          <w:rFonts w:ascii="Verdana" w:hAnsi="Verdana"/>
        </w:rPr>
        <w:t xml:space="preserve">XXXVIII </w:t>
      </w:r>
      <w:r>
        <w:rPr>
          <w:rFonts w:ascii="Verdana" w:hAnsi="Verdana"/>
          <w:lang w:val="bg-BG"/>
        </w:rPr>
        <w:t>масив 105),</w:t>
      </w:r>
      <w:r w:rsidRPr="0040056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землище на с. Стряма, общ. Раковски.</w:t>
      </w:r>
    </w:p>
    <w:p w:rsidR="005725B3" w:rsidRDefault="005725B3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5725B3" w:rsidRDefault="005725B3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5725B3" w:rsidRPr="00516466" w:rsidRDefault="005725B3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5725B3" w:rsidRPr="00516466" w:rsidRDefault="005725B3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5725B3" w:rsidRPr="00516466" w:rsidRDefault="005725B3" w:rsidP="008E2CAD">
      <w:pPr>
        <w:spacing w:before="120"/>
        <w:ind w:right="14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5725B3" w:rsidRPr="00516466" w:rsidRDefault="005725B3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т.6, буква </w:t>
      </w:r>
      <w:r>
        <w:rPr>
          <w:rFonts w:ascii="Verdana" w:hAnsi="Verdana"/>
          <w:lang w:val="bg-BG"/>
        </w:rPr>
        <w:t>„б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5725B3" w:rsidRPr="00267922" w:rsidRDefault="005725B3" w:rsidP="00BA530F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Раковски и с. Стряма</w:t>
      </w:r>
      <w:r>
        <w:rPr>
          <w:rFonts w:ascii="Verdana" w:hAnsi="Verdana"/>
          <w:lang w:val="en-US"/>
        </w:rPr>
        <w:t>.</w:t>
      </w:r>
    </w:p>
    <w:p w:rsidR="005725B3" w:rsidRPr="00516466" w:rsidRDefault="005725B3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5725B3" w:rsidRPr="0022649C" w:rsidRDefault="005725B3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5725B3" w:rsidRPr="00516466" w:rsidRDefault="005725B3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5725B3" w:rsidRPr="00516466" w:rsidRDefault="005725B3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5725B3" w:rsidRPr="00516466" w:rsidRDefault="005725B3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5725B3" w:rsidRPr="00516466" w:rsidRDefault="005725B3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5725B3" w:rsidRDefault="005725B3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725B3" w:rsidRPr="00BD3E37" w:rsidRDefault="005725B3" w:rsidP="00A1639F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0000429 </w:t>
      </w:r>
      <w:r w:rsidRPr="009463AE">
        <w:rPr>
          <w:rFonts w:ascii="Verdana" w:hAnsi="Verdana"/>
          <w:b/>
          <w:lang w:val="ru-RU"/>
        </w:rPr>
        <w:t>„</w:t>
      </w:r>
      <w:r>
        <w:rPr>
          <w:rFonts w:ascii="Verdana" w:hAnsi="Verdana"/>
          <w:b/>
          <w:lang w:val="ru-RU"/>
        </w:rPr>
        <w:t>Река Стряма</w:t>
      </w:r>
      <w:r w:rsidRPr="009463AE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5725B3" w:rsidRPr="00BD3E37" w:rsidRDefault="005725B3" w:rsidP="00D069C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5725B3" w:rsidRPr="00BD3E37" w:rsidRDefault="005725B3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5725B3" w:rsidRPr="00516466" w:rsidRDefault="005725B3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5725B3" w:rsidRPr="00516466" w:rsidRDefault="005725B3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5725B3" w:rsidRPr="00516466" w:rsidRDefault="005725B3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5725B3" w:rsidRPr="00516466" w:rsidRDefault="005725B3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725B3" w:rsidRPr="00516466" w:rsidRDefault="005725B3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725B3" w:rsidRDefault="005725B3" w:rsidP="00516466">
      <w:pPr>
        <w:ind w:right="566"/>
        <w:jc w:val="both"/>
        <w:rPr>
          <w:rFonts w:ascii="Verdana" w:hAnsi="Verdana"/>
          <w:lang w:val="ru-RU"/>
        </w:rPr>
      </w:pPr>
    </w:p>
    <w:p w:rsidR="005725B3" w:rsidRDefault="005725B3" w:rsidP="00516466">
      <w:pPr>
        <w:ind w:right="566"/>
        <w:jc w:val="both"/>
        <w:rPr>
          <w:rFonts w:ascii="Verdana" w:hAnsi="Verdana"/>
          <w:lang w:val="ru-RU"/>
        </w:rPr>
      </w:pPr>
    </w:p>
    <w:p w:rsidR="005725B3" w:rsidRDefault="005725B3" w:rsidP="00516466">
      <w:pPr>
        <w:ind w:right="566"/>
        <w:jc w:val="both"/>
        <w:rPr>
          <w:rFonts w:ascii="Verdana" w:hAnsi="Verdana"/>
          <w:lang w:val="ru-RU"/>
        </w:rPr>
      </w:pPr>
    </w:p>
    <w:p w:rsidR="005725B3" w:rsidRPr="00516466" w:rsidRDefault="005725B3" w:rsidP="006C0EC4">
      <w:pPr>
        <w:ind w:right="240"/>
        <w:jc w:val="both"/>
        <w:rPr>
          <w:rFonts w:ascii="Verdana" w:hAnsi="Verdana"/>
          <w:lang w:val="ru-RU"/>
        </w:rPr>
      </w:pPr>
    </w:p>
    <w:p w:rsidR="005725B3" w:rsidRDefault="005725B3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725B3" w:rsidRDefault="005725B3" w:rsidP="001C479F">
      <w:pPr>
        <w:jc w:val="both"/>
        <w:rPr>
          <w:rFonts w:ascii="Verdana" w:hAnsi="Verdana"/>
          <w:b/>
          <w:lang w:val="ru-RU"/>
        </w:rPr>
      </w:pPr>
    </w:p>
    <w:p w:rsidR="005725B3" w:rsidRDefault="005725B3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5725B3" w:rsidRDefault="005725B3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5725B3" w:rsidRDefault="005725B3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5725B3" w:rsidRPr="00B17220" w:rsidRDefault="005725B3" w:rsidP="00B17220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sectPr w:rsidR="005725B3" w:rsidRPr="00B17220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5B3" w:rsidRDefault="005725B3">
      <w:r>
        <w:separator/>
      </w:r>
    </w:p>
  </w:endnote>
  <w:endnote w:type="continuationSeparator" w:id="0">
    <w:p w:rsidR="005725B3" w:rsidRDefault="005725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5B3" w:rsidRDefault="005725B3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5725B3" w:rsidRDefault="005725B3" w:rsidP="0022049F">
                <w:pPr>
                  <w:jc w:val="both"/>
                </w:pPr>
                <w:r w:rsidRPr="003F065C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5725B3" w:rsidRPr="009463AE" w:rsidRDefault="005725B3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5725B3" w:rsidRDefault="005725B3" w:rsidP="0022049F">
    <w:pPr>
      <w:pStyle w:val="Footer"/>
      <w:jc w:val="center"/>
      <w:rPr>
        <w:lang w:val="bg-BG"/>
      </w:rPr>
    </w:pPr>
  </w:p>
  <w:p w:rsidR="005725B3" w:rsidRPr="009463AE" w:rsidRDefault="005725B3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5B3" w:rsidRDefault="005725B3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5725B3" w:rsidRDefault="005725B3" w:rsidP="0022049F">
                <w:pPr>
                  <w:jc w:val="both"/>
                </w:pPr>
                <w:r w:rsidRPr="003F065C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5725B3" w:rsidRPr="009463AE" w:rsidRDefault="005725B3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5725B3" w:rsidRDefault="005725B3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5B3" w:rsidRDefault="005725B3">
      <w:r>
        <w:separator/>
      </w:r>
    </w:p>
  </w:footnote>
  <w:footnote w:type="continuationSeparator" w:id="0">
    <w:p w:rsidR="005725B3" w:rsidRDefault="005725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5B3" w:rsidRPr="005B69F7" w:rsidRDefault="005725B3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5725B3" w:rsidRPr="005B69F7" w:rsidRDefault="005725B3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5725B3" w:rsidRPr="003106F6" w:rsidRDefault="005725B3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5725B3" w:rsidRPr="00ED1377" w:rsidRDefault="005725B3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31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B24C3"/>
    <w:rsid w:val="000C5FF0"/>
    <w:rsid w:val="000C6791"/>
    <w:rsid w:val="000D4383"/>
    <w:rsid w:val="000D6108"/>
    <w:rsid w:val="000D7920"/>
    <w:rsid w:val="000E0EA9"/>
    <w:rsid w:val="000E5271"/>
    <w:rsid w:val="000E58A4"/>
    <w:rsid w:val="000E60D9"/>
    <w:rsid w:val="000F09E5"/>
    <w:rsid w:val="000F6A48"/>
    <w:rsid w:val="000F7669"/>
    <w:rsid w:val="000F7703"/>
    <w:rsid w:val="001037B6"/>
    <w:rsid w:val="0010509C"/>
    <w:rsid w:val="00106EB4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10D5"/>
    <w:rsid w:val="0021595B"/>
    <w:rsid w:val="00216580"/>
    <w:rsid w:val="0021664C"/>
    <w:rsid w:val="00216C70"/>
    <w:rsid w:val="002173EC"/>
    <w:rsid w:val="0022049F"/>
    <w:rsid w:val="00220F0D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64CB"/>
    <w:rsid w:val="00250531"/>
    <w:rsid w:val="002630A5"/>
    <w:rsid w:val="002667A1"/>
    <w:rsid w:val="00266F3A"/>
    <w:rsid w:val="00267922"/>
    <w:rsid w:val="00267EAC"/>
    <w:rsid w:val="00272891"/>
    <w:rsid w:val="0027570A"/>
    <w:rsid w:val="00280972"/>
    <w:rsid w:val="00281049"/>
    <w:rsid w:val="00281C00"/>
    <w:rsid w:val="00284D88"/>
    <w:rsid w:val="00285555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37017"/>
    <w:rsid w:val="003406F4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0D02"/>
    <w:rsid w:val="003C1DBC"/>
    <w:rsid w:val="003C6BC8"/>
    <w:rsid w:val="003D6E19"/>
    <w:rsid w:val="003D7C9D"/>
    <w:rsid w:val="003D7F63"/>
    <w:rsid w:val="003E415D"/>
    <w:rsid w:val="003F065C"/>
    <w:rsid w:val="003F1CD1"/>
    <w:rsid w:val="003F1E81"/>
    <w:rsid w:val="003F2585"/>
    <w:rsid w:val="003F3EC6"/>
    <w:rsid w:val="004003DA"/>
    <w:rsid w:val="00400565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27C87"/>
    <w:rsid w:val="00431861"/>
    <w:rsid w:val="004325E5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52F3"/>
    <w:rsid w:val="00516466"/>
    <w:rsid w:val="00523B37"/>
    <w:rsid w:val="00523EC7"/>
    <w:rsid w:val="00527C1A"/>
    <w:rsid w:val="00531E84"/>
    <w:rsid w:val="00543628"/>
    <w:rsid w:val="005452D7"/>
    <w:rsid w:val="00546969"/>
    <w:rsid w:val="00547E76"/>
    <w:rsid w:val="00553C56"/>
    <w:rsid w:val="00553F40"/>
    <w:rsid w:val="00555E33"/>
    <w:rsid w:val="00560261"/>
    <w:rsid w:val="00563007"/>
    <w:rsid w:val="00565F47"/>
    <w:rsid w:val="00570D9D"/>
    <w:rsid w:val="00572451"/>
    <w:rsid w:val="005725B3"/>
    <w:rsid w:val="00575F17"/>
    <w:rsid w:val="00577837"/>
    <w:rsid w:val="00583868"/>
    <w:rsid w:val="00591BA0"/>
    <w:rsid w:val="00591DB7"/>
    <w:rsid w:val="0059271F"/>
    <w:rsid w:val="00597390"/>
    <w:rsid w:val="005A3C05"/>
    <w:rsid w:val="005A429E"/>
    <w:rsid w:val="005B0975"/>
    <w:rsid w:val="005B0F0D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D3EFF"/>
    <w:rsid w:val="005D5D4C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478A"/>
    <w:rsid w:val="00617E82"/>
    <w:rsid w:val="0062754D"/>
    <w:rsid w:val="0063161E"/>
    <w:rsid w:val="00632DFF"/>
    <w:rsid w:val="00633025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0919"/>
    <w:rsid w:val="006B403B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3743"/>
    <w:rsid w:val="0074544B"/>
    <w:rsid w:val="00747E3A"/>
    <w:rsid w:val="007513EC"/>
    <w:rsid w:val="007521B3"/>
    <w:rsid w:val="00756A30"/>
    <w:rsid w:val="007579A4"/>
    <w:rsid w:val="00760221"/>
    <w:rsid w:val="007612C5"/>
    <w:rsid w:val="00765A8D"/>
    <w:rsid w:val="007777E1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2BEF"/>
    <w:rsid w:val="007B4353"/>
    <w:rsid w:val="007B4A8B"/>
    <w:rsid w:val="007C4B83"/>
    <w:rsid w:val="007C5D47"/>
    <w:rsid w:val="007D13F0"/>
    <w:rsid w:val="007D1E7E"/>
    <w:rsid w:val="007D452B"/>
    <w:rsid w:val="007D4FF0"/>
    <w:rsid w:val="007E2992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749FD"/>
    <w:rsid w:val="008756CB"/>
    <w:rsid w:val="00880344"/>
    <w:rsid w:val="008812A9"/>
    <w:rsid w:val="00884B8A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73665"/>
    <w:rsid w:val="009750DB"/>
    <w:rsid w:val="00976713"/>
    <w:rsid w:val="0099527F"/>
    <w:rsid w:val="00995C0D"/>
    <w:rsid w:val="00996616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639F"/>
    <w:rsid w:val="00A20A44"/>
    <w:rsid w:val="00A31458"/>
    <w:rsid w:val="00A328B3"/>
    <w:rsid w:val="00A33A66"/>
    <w:rsid w:val="00A340FE"/>
    <w:rsid w:val="00A40C9E"/>
    <w:rsid w:val="00A448AE"/>
    <w:rsid w:val="00A44AA5"/>
    <w:rsid w:val="00A45B43"/>
    <w:rsid w:val="00A4652A"/>
    <w:rsid w:val="00A46FDC"/>
    <w:rsid w:val="00A476BC"/>
    <w:rsid w:val="00A51CE0"/>
    <w:rsid w:val="00A645DE"/>
    <w:rsid w:val="00A763AD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5F18"/>
    <w:rsid w:val="00AE6D2A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2AEE"/>
    <w:rsid w:val="00B14E2C"/>
    <w:rsid w:val="00B1502C"/>
    <w:rsid w:val="00B17220"/>
    <w:rsid w:val="00B200EC"/>
    <w:rsid w:val="00B208A6"/>
    <w:rsid w:val="00B307F2"/>
    <w:rsid w:val="00B33098"/>
    <w:rsid w:val="00B36B8A"/>
    <w:rsid w:val="00B42121"/>
    <w:rsid w:val="00B43107"/>
    <w:rsid w:val="00B457FF"/>
    <w:rsid w:val="00B4719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87652"/>
    <w:rsid w:val="00B9472C"/>
    <w:rsid w:val="00B9580C"/>
    <w:rsid w:val="00BA2B37"/>
    <w:rsid w:val="00BA391A"/>
    <w:rsid w:val="00BA4EA7"/>
    <w:rsid w:val="00BA530F"/>
    <w:rsid w:val="00BA5655"/>
    <w:rsid w:val="00BA5C4D"/>
    <w:rsid w:val="00BB1B56"/>
    <w:rsid w:val="00BC2769"/>
    <w:rsid w:val="00BC6140"/>
    <w:rsid w:val="00BD051C"/>
    <w:rsid w:val="00BD3201"/>
    <w:rsid w:val="00BD323C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7A6D"/>
    <w:rsid w:val="00C37FFA"/>
    <w:rsid w:val="00C40493"/>
    <w:rsid w:val="00C40A05"/>
    <w:rsid w:val="00C41553"/>
    <w:rsid w:val="00C41FDE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B7C22"/>
    <w:rsid w:val="00CC17FB"/>
    <w:rsid w:val="00CC1BA9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6F09"/>
    <w:rsid w:val="00D379C1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28DF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90FEA"/>
    <w:rsid w:val="00D978F3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DF6B8E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61ADF"/>
    <w:rsid w:val="00E677FE"/>
    <w:rsid w:val="00E727D5"/>
    <w:rsid w:val="00E75868"/>
    <w:rsid w:val="00E75BF3"/>
    <w:rsid w:val="00E7605C"/>
    <w:rsid w:val="00E77288"/>
    <w:rsid w:val="00E8120F"/>
    <w:rsid w:val="00E835D8"/>
    <w:rsid w:val="00E8415F"/>
    <w:rsid w:val="00E84219"/>
    <w:rsid w:val="00E92C18"/>
    <w:rsid w:val="00E95C8D"/>
    <w:rsid w:val="00E97186"/>
    <w:rsid w:val="00E97C7E"/>
    <w:rsid w:val="00EA00EA"/>
    <w:rsid w:val="00EA32F7"/>
    <w:rsid w:val="00EA4700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085A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557A9"/>
    <w:rsid w:val="00F601E3"/>
    <w:rsid w:val="00F6298A"/>
    <w:rsid w:val="00F64EE1"/>
    <w:rsid w:val="00F74AA2"/>
    <w:rsid w:val="00F75B71"/>
    <w:rsid w:val="00F75D6C"/>
    <w:rsid w:val="00F94B8F"/>
    <w:rsid w:val="00FA080C"/>
    <w:rsid w:val="00FA4407"/>
    <w:rsid w:val="00FA67C2"/>
    <w:rsid w:val="00FB1A28"/>
    <w:rsid w:val="00FB2EFE"/>
    <w:rsid w:val="00FB4403"/>
    <w:rsid w:val="00FB4C34"/>
    <w:rsid w:val="00FC3ABA"/>
    <w:rsid w:val="00FC3E8D"/>
    <w:rsid w:val="00FC709D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BD051C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29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5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5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5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5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2</Pages>
  <Words>623</Words>
  <Characters>3555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11</cp:revision>
  <cp:lastPrinted>2014-10-27T12:44:00Z</cp:lastPrinted>
  <dcterms:created xsi:type="dcterms:W3CDTF">2014-10-27T12:05:00Z</dcterms:created>
  <dcterms:modified xsi:type="dcterms:W3CDTF">2014-10-27T12:45:00Z</dcterms:modified>
</cp:coreProperties>
</file>