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537B" w:rsidRPr="00516466" w:rsidRDefault="0099537B" w:rsidP="006C0EC4">
      <w:pPr>
        <w:spacing w:line="360" w:lineRule="auto"/>
        <w:ind w:left="-426"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99537B" w:rsidRPr="00516466" w:rsidRDefault="0099537B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........................ / ……...……………201</w:t>
      </w:r>
      <w:r>
        <w:rPr>
          <w:rFonts w:ascii="Verdana" w:hAnsi="Verdana"/>
          <w:lang w:val="ru-RU"/>
        </w:rPr>
        <w:t>4</w:t>
      </w:r>
      <w:r w:rsidRPr="00516466">
        <w:rPr>
          <w:rFonts w:ascii="Verdana" w:hAnsi="Verdana"/>
          <w:lang w:val="ru-RU"/>
        </w:rPr>
        <w:t>г.</w:t>
      </w:r>
    </w:p>
    <w:p w:rsidR="0099537B" w:rsidRDefault="0099537B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99537B" w:rsidRPr="00516466" w:rsidRDefault="0099537B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99537B" w:rsidRDefault="0099537B" w:rsidP="0052224F">
      <w:pPr>
        <w:ind w:right="240"/>
        <w:jc w:val="both"/>
        <w:rPr>
          <w:rFonts w:ascii="Verdana" w:hAnsi="Verdana"/>
          <w:b/>
          <w:bCs/>
        </w:rPr>
      </w:pPr>
      <w:r w:rsidRPr="0052224F">
        <w:rPr>
          <w:rFonts w:ascii="Verdana" w:hAnsi="Verdana"/>
          <w:b/>
          <w:bCs/>
          <w:lang w:val="bg-BG"/>
        </w:rPr>
        <w:t>До</w:t>
      </w:r>
    </w:p>
    <w:p w:rsidR="0099537B" w:rsidRPr="009E74C0" w:rsidRDefault="0099537B" w:rsidP="00B6246D">
      <w:pPr>
        <w:rPr>
          <w:rFonts w:ascii="Verdana" w:hAnsi="Verdana"/>
          <w:b/>
          <w:bCs/>
          <w:lang w:val="bg-BG"/>
        </w:rPr>
      </w:pPr>
      <w:r>
        <w:rPr>
          <w:rFonts w:ascii="Verdana" w:hAnsi="Verdana"/>
          <w:b/>
          <w:bCs/>
          <w:lang w:val="bg-BG"/>
        </w:rPr>
        <w:t>„КДБ- Инвест” ЕООД</w:t>
      </w:r>
    </w:p>
    <w:p w:rsidR="0099537B" w:rsidRDefault="0099537B" w:rsidP="00B6246D">
      <w:pPr>
        <w:ind w:right="240"/>
        <w:jc w:val="both"/>
        <w:rPr>
          <w:rFonts w:ascii="Verdana" w:hAnsi="Verdana"/>
          <w:bCs/>
        </w:rPr>
      </w:pPr>
      <w:r>
        <w:rPr>
          <w:rFonts w:ascii="Verdana" w:hAnsi="Verdana"/>
          <w:bCs/>
          <w:lang w:val="bg-BG"/>
        </w:rPr>
        <w:t>гр. Пловдив</w:t>
      </w:r>
      <w:r w:rsidRPr="0054538D">
        <w:rPr>
          <w:rFonts w:ascii="Verdana" w:hAnsi="Verdana"/>
          <w:bCs/>
          <w:lang w:val="bg-BG"/>
        </w:rPr>
        <w:t>,</w:t>
      </w:r>
      <w:r>
        <w:rPr>
          <w:rFonts w:ascii="Verdana" w:hAnsi="Verdana"/>
          <w:bCs/>
          <w:lang w:val="bg-BG"/>
        </w:rPr>
        <w:t xml:space="preserve"> </w:t>
      </w:r>
      <w:r w:rsidRPr="0054538D">
        <w:rPr>
          <w:rFonts w:ascii="Verdana" w:hAnsi="Verdana"/>
          <w:bCs/>
          <w:lang w:val="bg-BG"/>
        </w:rPr>
        <w:t>ул. ”</w:t>
      </w:r>
      <w:r>
        <w:rPr>
          <w:rFonts w:ascii="Verdana" w:hAnsi="Verdana"/>
          <w:bCs/>
          <w:lang w:val="bg-BG"/>
        </w:rPr>
        <w:t>Даме Груев</w:t>
      </w:r>
      <w:r w:rsidRPr="0054538D">
        <w:rPr>
          <w:rFonts w:ascii="Verdana" w:hAnsi="Verdana"/>
          <w:bCs/>
          <w:lang w:val="bg-BG"/>
        </w:rPr>
        <w:t>” №</w:t>
      </w:r>
      <w:r>
        <w:rPr>
          <w:rFonts w:ascii="Verdana" w:hAnsi="Verdana"/>
          <w:bCs/>
          <w:lang w:val="bg-BG"/>
        </w:rPr>
        <w:t xml:space="preserve"> 4</w:t>
      </w:r>
    </w:p>
    <w:p w:rsidR="0099537B" w:rsidRPr="004F02BD" w:rsidRDefault="0099537B" w:rsidP="0052224F">
      <w:pPr>
        <w:ind w:right="24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Община Първомай</w:t>
      </w:r>
    </w:p>
    <w:p w:rsidR="0099537B" w:rsidRPr="00F42BE2" w:rsidRDefault="0099537B" w:rsidP="0052224F">
      <w:pPr>
        <w:ind w:right="240"/>
        <w:jc w:val="both"/>
        <w:rPr>
          <w:rFonts w:ascii="Verdana" w:hAnsi="Verdana"/>
          <w:b/>
          <w:lang w:val="bg-BG"/>
        </w:rPr>
      </w:pPr>
      <w:r w:rsidRPr="00F42BE2">
        <w:rPr>
          <w:rFonts w:ascii="Verdana" w:hAnsi="Verdana"/>
          <w:b/>
          <w:lang w:val="bg-BG"/>
        </w:rPr>
        <w:t>Кметство с. Искра</w:t>
      </w:r>
    </w:p>
    <w:p w:rsidR="0099537B" w:rsidRPr="00272C23" w:rsidRDefault="0099537B" w:rsidP="0052224F">
      <w:pPr>
        <w:ind w:right="240"/>
        <w:jc w:val="both"/>
        <w:rPr>
          <w:rFonts w:ascii="Verdana" w:hAnsi="Verdana"/>
          <w:b/>
          <w:lang w:val="ru-RU"/>
        </w:rPr>
      </w:pPr>
    </w:p>
    <w:p w:rsidR="0099537B" w:rsidRPr="001301F3" w:rsidRDefault="0099537B" w:rsidP="001301F3">
      <w:pPr>
        <w:ind w:right="240"/>
        <w:jc w:val="both"/>
        <w:rPr>
          <w:rFonts w:ascii="Verdana" w:hAnsi="Verdana"/>
          <w:b/>
          <w:lang w:val="ru-RU"/>
        </w:rPr>
      </w:pPr>
    </w:p>
    <w:p w:rsidR="0099537B" w:rsidRDefault="0099537B" w:rsidP="00B6246D">
      <w:pPr>
        <w:jc w:val="both"/>
        <w:rPr>
          <w:rFonts w:ascii="Verdana" w:hAnsi="Verdana"/>
          <w:lang w:val="bg-BG"/>
        </w:rPr>
      </w:pPr>
      <w:r w:rsidRPr="001301F3">
        <w:rPr>
          <w:rFonts w:ascii="Verdana" w:hAnsi="Verdana"/>
          <w:b/>
          <w:lang w:val="ru-RU"/>
        </w:rPr>
        <w:t>Относно</w:t>
      </w:r>
      <w:r w:rsidRPr="001301F3">
        <w:rPr>
          <w:rFonts w:ascii="Verdana" w:hAnsi="Verdana"/>
          <w:lang w:val="ru-RU"/>
        </w:rPr>
        <w:t xml:space="preserve">: Уведомление </w:t>
      </w:r>
      <w:r>
        <w:rPr>
          <w:rFonts w:ascii="Verdana" w:hAnsi="Verdana"/>
          <w:bCs/>
          <w:lang w:val="bg-BG"/>
        </w:rPr>
        <w:t>с вх. № ОВОС-515</w:t>
      </w:r>
      <w:r w:rsidRPr="001301F3">
        <w:rPr>
          <w:rFonts w:ascii="Verdana" w:hAnsi="Verdana"/>
          <w:bCs/>
          <w:lang w:val="bg-BG"/>
        </w:rPr>
        <w:t>/</w:t>
      </w:r>
      <w:r>
        <w:rPr>
          <w:rFonts w:ascii="Verdana" w:hAnsi="Verdana"/>
          <w:bCs/>
          <w:lang w:val="bg-BG"/>
        </w:rPr>
        <w:t>25</w:t>
      </w:r>
      <w:r w:rsidRPr="001301F3">
        <w:rPr>
          <w:rFonts w:ascii="Verdana" w:hAnsi="Verdana"/>
          <w:bCs/>
          <w:lang w:val="bg-BG"/>
        </w:rPr>
        <w:t>.0</w:t>
      </w:r>
      <w:r>
        <w:rPr>
          <w:rFonts w:ascii="Verdana" w:hAnsi="Verdana"/>
          <w:bCs/>
          <w:lang w:val="bg-BG"/>
        </w:rPr>
        <w:t>6</w:t>
      </w:r>
      <w:r w:rsidRPr="001301F3">
        <w:rPr>
          <w:rFonts w:ascii="Verdana" w:hAnsi="Verdana"/>
          <w:bCs/>
          <w:lang w:val="bg-BG"/>
        </w:rPr>
        <w:t xml:space="preserve">.2014г. </w:t>
      </w:r>
      <w:r w:rsidRPr="001301F3">
        <w:rPr>
          <w:rFonts w:ascii="Verdana" w:hAnsi="Verdana"/>
          <w:lang w:val="ru-RU"/>
        </w:rPr>
        <w:t>за инвестиционно предложение:</w:t>
      </w:r>
      <w:r>
        <w:rPr>
          <w:rFonts w:ascii="Verdana" w:hAnsi="Verdana"/>
          <w:lang w:val="ru-RU"/>
        </w:rPr>
        <w:t xml:space="preserve"> </w:t>
      </w:r>
      <w:r w:rsidRPr="00A70665">
        <w:rPr>
          <w:rFonts w:ascii="Verdana" w:hAnsi="Verdana"/>
          <w:b/>
        </w:rPr>
        <w:t>“</w:t>
      </w:r>
      <w:r>
        <w:rPr>
          <w:rFonts w:ascii="Verdana" w:hAnsi="Verdana"/>
          <w:b/>
          <w:lang w:val="bg-BG"/>
        </w:rPr>
        <w:t>Изграждане на лозов масив със система за капково напояване“</w:t>
      </w:r>
      <w:r w:rsidRPr="00CC53BB">
        <w:rPr>
          <w:rFonts w:ascii="Verdana" w:hAnsi="Verdana"/>
          <w:b/>
          <w:lang w:val="bg-BG"/>
        </w:rPr>
        <w:t xml:space="preserve"> </w:t>
      </w:r>
      <w:r w:rsidRPr="001831A3">
        <w:rPr>
          <w:rFonts w:ascii="Verdana" w:hAnsi="Verdana"/>
          <w:lang w:val="bg-BG"/>
        </w:rPr>
        <w:t>в имот</w:t>
      </w:r>
      <w:r>
        <w:rPr>
          <w:rFonts w:ascii="Verdana" w:hAnsi="Verdana"/>
          <w:lang w:val="bg-BG"/>
        </w:rPr>
        <w:t xml:space="preserve">и </w:t>
      </w:r>
      <w:r>
        <w:rPr>
          <w:rFonts w:ascii="Verdana" w:hAnsi="Verdana"/>
          <w:bCs/>
          <w:lang w:val="bg-BG"/>
        </w:rPr>
        <w:t>№№ 020133, 020134, 020139, 020157 (с обща площ 12,6 дка)</w:t>
      </w:r>
      <w:r>
        <w:rPr>
          <w:rFonts w:ascii="Verdana" w:hAnsi="Verdana"/>
          <w:lang w:val="bg-BG"/>
        </w:rPr>
        <w:t>, в с. Искра, общ. Първомай.</w:t>
      </w:r>
    </w:p>
    <w:p w:rsidR="0099537B" w:rsidRPr="001831A3" w:rsidRDefault="0099537B" w:rsidP="00CC53BB">
      <w:pPr>
        <w:ind w:right="240"/>
        <w:jc w:val="both"/>
        <w:rPr>
          <w:rFonts w:ascii="Verdana" w:hAnsi="Verdana"/>
          <w:lang w:val="bg-BG"/>
        </w:rPr>
      </w:pPr>
    </w:p>
    <w:p w:rsidR="0099537B" w:rsidRPr="004C247F" w:rsidRDefault="0099537B" w:rsidP="00CC53BB">
      <w:pPr>
        <w:ind w:right="240"/>
        <w:jc w:val="both"/>
        <w:rPr>
          <w:rFonts w:ascii="Verdana" w:hAnsi="Verdana"/>
          <w:lang w:val="ru-RU"/>
        </w:rPr>
      </w:pPr>
    </w:p>
    <w:p w:rsidR="0099537B" w:rsidRDefault="0099537B" w:rsidP="006C0EC4">
      <w:pPr>
        <w:ind w:right="240"/>
        <w:jc w:val="both"/>
        <w:rPr>
          <w:rFonts w:ascii="Verdana" w:hAnsi="Verdana"/>
          <w:b/>
          <w:bCs/>
          <w:lang w:val="bg-BG"/>
        </w:rPr>
      </w:pPr>
      <w:r w:rsidRPr="00516466"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ru-RU"/>
        </w:rPr>
        <w:t>и Дами и Господа</w:t>
      </w:r>
      <w:r w:rsidRPr="00516466">
        <w:rPr>
          <w:rFonts w:ascii="Verdana" w:hAnsi="Verdana"/>
          <w:b/>
          <w:bCs/>
          <w:lang w:val="bg-BG"/>
        </w:rPr>
        <w:t xml:space="preserve">, </w:t>
      </w:r>
    </w:p>
    <w:p w:rsidR="0099537B" w:rsidRPr="00516466" w:rsidRDefault="0099537B" w:rsidP="006C0EC4">
      <w:pPr>
        <w:ind w:right="240"/>
        <w:jc w:val="both"/>
        <w:rPr>
          <w:rFonts w:ascii="Verdana" w:hAnsi="Verdana"/>
          <w:b/>
          <w:bCs/>
          <w:lang w:val="ru-RU"/>
        </w:rPr>
      </w:pPr>
    </w:p>
    <w:p w:rsidR="0099537B" w:rsidRPr="00516466" w:rsidRDefault="0099537B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 w:rsidRPr="00516466">
        <w:rPr>
          <w:rFonts w:ascii="Verdana" w:hAnsi="Verdana"/>
          <w:lang w:val="bg-BG"/>
        </w:rPr>
        <w:t>/ и  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извършване на оценка за съвместимост  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99537B" w:rsidRPr="00516466" w:rsidRDefault="0099537B" w:rsidP="00454502">
      <w:pPr>
        <w:spacing w:before="120"/>
        <w:ind w:right="141" w:firstLine="35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99537B" w:rsidRPr="00516466" w:rsidRDefault="0099537B" w:rsidP="00B457FF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 xml:space="preserve">т.1, буква </w:t>
      </w:r>
      <w:r>
        <w:rPr>
          <w:rFonts w:ascii="Verdana" w:hAnsi="Verdana"/>
          <w:lang w:val="bg-BG"/>
        </w:rPr>
        <w:t>„в</w:t>
      </w:r>
      <w:r>
        <w:rPr>
          <w:rFonts w:ascii="Verdana" w:hAnsi="Verdana"/>
        </w:rPr>
        <w:t>”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 xml:space="preserve">от </w:t>
      </w:r>
      <w:r w:rsidRPr="00516466">
        <w:rPr>
          <w:rFonts w:ascii="Verdana" w:hAnsi="Verdana"/>
          <w:lang w:val="ru-RU"/>
        </w:rPr>
        <w:t>приложение  №  2  от Закона за опазване на околната среда /ЗООС/</w:t>
      </w:r>
      <w:r w:rsidRPr="00516466">
        <w:rPr>
          <w:rFonts w:ascii="Verdana" w:hAnsi="Verdana"/>
          <w:lang w:val="bg-BG"/>
        </w:rPr>
        <w:t xml:space="preserve"> и  на основание чл. 93, ал.1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99537B" w:rsidRPr="00516466" w:rsidRDefault="0099537B" w:rsidP="00BA530F">
      <w:pPr>
        <w:pStyle w:val="BodyText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 w:rsidRPr="00516466">
        <w:rPr>
          <w:rFonts w:ascii="Verdana" w:hAnsi="Verdana"/>
          <w:lang w:val="ru-RU"/>
        </w:rPr>
        <w:t xml:space="preserve"> от уведомлени</w:t>
      </w:r>
      <w:r>
        <w:rPr>
          <w:rFonts w:ascii="Verdana" w:hAnsi="Verdana"/>
          <w:lang w:val="ru-RU"/>
        </w:rPr>
        <w:t>ята</w:t>
      </w:r>
      <w:r w:rsidRPr="00516466">
        <w:rPr>
          <w:rFonts w:ascii="Verdana" w:hAnsi="Verdana"/>
          <w:lang w:val="ru-RU"/>
        </w:rPr>
        <w:t xml:space="preserve"> до </w:t>
      </w:r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>
        <w:rPr>
          <w:rFonts w:ascii="Verdana" w:hAnsi="Verdana"/>
          <w:lang w:val="ru-RU"/>
        </w:rPr>
        <w:t>овете на</w:t>
      </w:r>
      <w:r>
        <w:rPr>
          <w:rFonts w:ascii="Verdana" w:hAnsi="Verdana"/>
        </w:rPr>
        <w:t xml:space="preserve"> Община Първомай и с. Искра.</w:t>
      </w:r>
    </w:p>
    <w:p w:rsidR="0099537B" w:rsidRPr="00516466" w:rsidRDefault="0099537B" w:rsidP="00BA530F">
      <w:pPr>
        <w:tabs>
          <w:tab w:val="left" w:pos="108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  <w:lang w:val="bg-BG"/>
        </w:rPr>
        <w:t>.</w:t>
      </w:r>
    </w:p>
    <w:p w:rsidR="0099537B" w:rsidRPr="00516466" w:rsidRDefault="0099537B" w:rsidP="00BA530F">
      <w:pPr>
        <w:tabs>
          <w:tab w:val="left" w:pos="1080"/>
        </w:tabs>
        <w:ind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16466">
        <w:rPr>
          <w:rFonts w:ascii="Verdana" w:hAnsi="Verdana"/>
          <w:b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към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>6 от Наредбата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 xml:space="preserve">в 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един екземпляр на хартиен и два екземпляра на цифров носител</w:t>
      </w:r>
      <w:r w:rsidRPr="00516466">
        <w:rPr>
          <w:rFonts w:ascii="Verdana" w:hAnsi="Verdana"/>
          <w:lang w:val="bg-BG"/>
        </w:rPr>
        <w:t>/</w:t>
      </w:r>
    </w:p>
    <w:p w:rsidR="0099537B" w:rsidRPr="00516466" w:rsidRDefault="0099537B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 w:rsidRPr="00516466">
        <w:rPr>
          <w:rFonts w:ascii="Verdana" w:hAnsi="Verdana"/>
          <w:lang w:val="bg-BG"/>
        </w:rPr>
        <w:t xml:space="preserve">На основание   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16466">
        <w:rPr>
          <w:rFonts w:ascii="Verdana" w:hAnsi="Verdana"/>
          <w:shd w:val="clear" w:color="auto" w:fill="FEFEFE"/>
          <w:lang w:val="bg-BG"/>
        </w:rPr>
        <w:t>, като  извършите следното:</w:t>
      </w:r>
    </w:p>
    <w:p w:rsidR="0099537B" w:rsidRPr="00516466" w:rsidRDefault="0099537B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гореуказаните 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Община и Кметство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99537B" w:rsidRPr="00516466" w:rsidRDefault="0099537B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Да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99537B" w:rsidRPr="00516466" w:rsidRDefault="0099537B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 Общината изпраща служебно резултатите от обществения достъп, в т.ч. по начина на осигуряването му, на съответния компетентен орган – РИОСВ Пловдив.</w:t>
      </w:r>
    </w:p>
    <w:p w:rsidR="0099537B" w:rsidRPr="00516466" w:rsidRDefault="0099537B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bg-BG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реда на чл. 31 от </w:t>
      </w:r>
      <w:r w:rsidRPr="00516466">
        <w:rPr>
          <w:rFonts w:ascii="Verdana" w:hAnsi="Verdana"/>
          <w:b/>
          <w:lang w:val="ru-RU"/>
        </w:rPr>
        <w:t>Закона за  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99537B" w:rsidRPr="00BD3E37" w:rsidRDefault="0099537B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 ал. 1 т.1 от Наредба</w:t>
      </w:r>
      <w:r w:rsidRPr="00BD3E37">
        <w:rPr>
          <w:rFonts w:ascii="Verdana" w:hAnsi="Verdana"/>
          <w:lang w:val="bg-BG"/>
        </w:rPr>
        <w:t>та за ОС и</w:t>
      </w:r>
      <w:r w:rsidRPr="00BD3E37">
        <w:rPr>
          <w:rFonts w:ascii="Verdana" w:hAnsi="Verdana"/>
          <w:lang w:val="ru-RU"/>
        </w:rPr>
        <w:t xml:space="preserve"> подлежи на </w:t>
      </w:r>
      <w:r w:rsidRPr="00BD3E37">
        <w:rPr>
          <w:rFonts w:ascii="Verdana" w:hAnsi="Verdana"/>
          <w:lang w:val="bg-BG"/>
        </w:rPr>
        <w:t xml:space="preserve">процедура  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предмета и целите на опазване на най-близката защитена зона </w:t>
      </w:r>
      <w:r w:rsidRPr="00BD3E37">
        <w:rPr>
          <w:rFonts w:ascii="Verdana" w:hAnsi="Verdana"/>
          <w:b/>
        </w:rPr>
        <w:t>BG</w:t>
      </w:r>
      <w:r>
        <w:rPr>
          <w:rFonts w:ascii="Verdana" w:hAnsi="Verdana"/>
          <w:b/>
          <w:lang w:val="ru-RU"/>
        </w:rPr>
        <w:t>0001031 „Родопи Средни</w:t>
      </w:r>
      <w:r w:rsidRPr="00BD3E37">
        <w:rPr>
          <w:rFonts w:ascii="Verdana" w:hAnsi="Verdana"/>
          <w:b/>
          <w:lang w:val="ru-RU"/>
        </w:rPr>
        <w:t>”.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За да се извърши 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 носител</w:t>
      </w:r>
      <w:r w:rsidRPr="00BD3E37">
        <w:rPr>
          <w:rFonts w:ascii="Verdana" w:hAnsi="Verdana"/>
          <w:lang w:val="ru-RU"/>
        </w:rPr>
        <w:t>, съобразена с изискванията на чл. 10 от Наредбата</w:t>
      </w:r>
      <w:r w:rsidRPr="00BD3E37">
        <w:rPr>
          <w:rFonts w:ascii="Verdana" w:hAnsi="Verdana"/>
          <w:lang w:val="bg-BG"/>
        </w:rPr>
        <w:t xml:space="preserve"> за ОС</w:t>
      </w:r>
      <w:r w:rsidRPr="00BD3E37">
        <w:rPr>
          <w:rFonts w:ascii="Verdana" w:hAnsi="Verdana"/>
          <w:lang w:val="ru-RU"/>
        </w:rPr>
        <w:t>.</w:t>
      </w:r>
      <w:r w:rsidRPr="00BD3E37">
        <w:rPr>
          <w:rFonts w:ascii="Verdana" w:hAnsi="Verdana"/>
          <w:b/>
          <w:lang w:val="ru-RU"/>
        </w:rPr>
        <w:t xml:space="preserve"> </w:t>
      </w:r>
    </w:p>
    <w:p w:rsidR="0099537B" w:rsidRPr="00516466" w:rsidRDefault="0099537B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</w:p>
    <w:p w:rsidR="0099537B" w:rsidRPr="00516466" w:rsidRDefault="0099537B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и доп. ДВ бр. 94 от 2012 год./ за издаване на </w:t>
      </w:r>
      <w:r w:rsidRPr="00516466">
        <w:rPr>
          <w:rFonts w:ascii="Verdana" w:hAnsi="Verdana"/>
          <w:b/>
          <w:lang w:val="ru-RU"/>
        </w:rPr>
        <w:t xml:space="preserve">Решение по преценка необходимостта от ОВОС  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нужно да внесете по банков път  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 w:rsidRPr="00516466">
        <w:rPr>
          <w:rFonts w:ascii="Verdana" w:hAnsi="Verdana"/>
          <w:b/>
          <w:bCs/>
          <w:lang w:val="ru-RU"/>
        </w:rPr>
        <w:t xml:space="preserve">70003119330825 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lang w:val="ru-RU"/>
        </w:rPr>
        <w:t xml:space="preserve">/   </w:t>
      </w:r>
      <w:r w:rsidRPr="00516466">
        <w:rPr>
          <w:rFonts w:ascii="Verdana" w:hAnsi="Verdana"/>
          <w:lang w:val="ru-RU"/>
        </w:rPr>
        <w:t>сумата от</w:t>
      </w:r>
      <w:r w:rsidRPr="00516466">
        <w:rPr>
          <w:rFonts w:ascii="Verdana" w:hAnsi="Verdana"/>
          <w:b/>
          <w:lang w:val="ru-RU"/>
        </w:rPr>
        <w:t xml:space="preserve">  500  лв.</w:t>
      </w:r>
      <w:r w:rsidRPr="00516466">
        <w:rPr>
          <w:rFonts w:ascii="Verdana" w:hAnsi="Verdana"/>
          <w:lang w:val="ru-RU"/>
        </w:rPr>
        <w:t xml:space="preserve">  </w:t>
      </w:r>
    </w:p>
    <w:p w:rsidR="0099537B" w:rsidRPr="00516466" w:rsidRDefault="0099537B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99537B" w:rsidRPr="00516466" w:rsidRDefault="0099537B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Възложителят не изпълни указанията  в настоящото писмо. </w:t>
      </w:r>
    </w:p>
    <w:p w:rsidR="0099537B" w:rsidRPr="00516466" w:rsidRDefault="0099537B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99537B" w:rsidRPr="00516466" w:rsidRDefault="0099537B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99537B" w:rsidRDefault="0099537B" w:rsidP="00516466">
      <w:pPr>
        <w:ind w:right="566"/>
        <w:jc w:val="both"/>
        <w:rPr>
          <w:rFonts w:ascii="Verdana" w:hAnsi="Verdana"/>
          <w:lang w:val="ru-RU"/>
        </w:rPr>
      </w:pPr>
    </w:p>
    <w:p w:rsidR="0099537B" w:rsidRPr="00516466" w:rsidRDefault="0099537B" w:rsidP="00516466">
      <w:pPr>
        <w:ind w:right="566"/>
        <w:jc w:val="both"/>
        <w:rPr>
          <w:rFonts w:ascii="Verdana" w:hAnsi="Verdana"/>
          <w:lang w:val="ru-RU"/>
        </w:rPr>
      </w:pPr>
    </w:p>
    <w:p w:rsidR="0099537B" w:rsidRPr="00516466" w:rsidRDefault="0099537B" w:rsidP="006C0EC4">
      <w:pPr>
        <w:ind w:right="240"/>
        <w:jc w:val="both"/>
        <w:rPr>
          <w:rFonts w:ascii="Verdana" w:hAnsi="Verdana"/>
          <w:lang w:val="ru-RU"/>
        </w:rPr>
      </w:pPr>
    </w:p>
    <w:p w:rsidR="0099537B" w:rsidRDefault="0099537B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99537B" w:rsidRDefault="0099537B" w:rsidP="001C479F">
      <w:pPr>
        <w:jc w:val="both"/>
        <w:rPr>
          <w:rFonts w:ascii="Verdana" w:hAnsi="Verdana"/>
          <w:b/>
          <w:lang w:val="ru-RU"/>
        </w:rPr>
      </w:pPr>
    </w:p>
    <w:p w:rsidR="0099537B" w:rsidRDefault="0099537B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>ТАМЕР БЕЙСИМОВ</w:t>
      </w:r>
    </w:p>
    <w:p w:rsidR="0099537B" w:rsidRDefault="0099537B" w:rsidP="001C479F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 Директор на  РИОСВ - Пловдив </w:t>
      </w:r>
    </w:p>
    <w:p w:rsidR="0099537B" w:rsidRDefault="0099537B" w:rsidP="00E3467A">
      <w:pPr>
        <w:jc w:val="both"/>
        <w:rPr>
          <w:rFonts w:ascii="Verdana" w:hAnsi="Verdana"/>
          <w:i/>
          <w:lang w:val="ru-RU"/>
        </w:rPr>
      </w:pPr>
    </w:p>
    <w:p w:rsidR="0099537B" w:rsidRPr="00D31B84" w:rsidRDefault="0099537B" w:rsidP="00602D87">
      <w:pPr>
        <w:pStyle w:val="Footer"/>
        <w:tabs>
          <w:tab w:val="left" w:pos="1500"/>
        </w:tabs>
        <w:ind w:left="-540"/>
        <w:jc w:val="both"/>
      </w:pPr>
      <w:r w:rsidRPr="00765A8D">
        <w:rPr>
          <w:lang w:val="ru-RU"/>
        </w:rPr>
        <w:t xml:space="preserve">      </w:t>
      </w:r>
    </w:p>
    <w:p w:rsidR="0099537B" w:rsidRDefault="0099537B" w:rsidP="00FF2707">
      <w:pPr>
        <w:pStyle w:val="Footer"/>
        <w:tabs>
          <w:tab w:val="left" w:pos="1500"/>
        </w:tabs>
        <w:ind w:left="-540"/>
        <w:jc w:val="both"/>
      </w:pPr>
      <w:r w:rsidRPr="00765A8D">
        <w:rPr>
          <w:lang w:val="ru-RU"/>
        </w:rPr>
        <w:t xml:space="preserve">      </w:t>
      </w:r>
    </w:p>
    <w:sectPr w:rsidR="0099537B" w:rsidSect="000A00BD">
      <w:footerReference w:type="default" r:id="rId7"/>
      <w:headerReference w:type="first" r:id="rId8"/>
      <w:footerReference w:type="first" r:id="rId9"/>
      <w:pgSz w:w="11907" w:h="16840" w:code="9"/>
      <w:pgMar w:top="1134" w:right="567" w:bottom="709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537B" w:rsidRDefault="0099537B">
      <w:r>
        <w:separator/>
      </w:r>
    </w:p>
  </w:endnote>
  <w:endnote w:type="continuationSeparator" w:id="0">
    <w:p w:rsidR="0099537B" w:rsidRDefault="009953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537B" w:rsidRDefault="0099537B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49" type="#_x0000_t202" style="position:absolute;left:0;text-align:left;margin-left:35.5pt;margin-top:2.25pt;width:41.45pt;height:31.95pt;z-index:25165977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" strokecolor="white">
          <v:textbox style="mso-fit-shape-to-text:t">
            <w:txbxContent>
              <w:p w:rsidR="0099537B" w:rsidRDefault="0099537B" w:rsidP="0022049F">
                <w:pPr>
                  <w:jc w:val="both"/>
                </w:pPr>
                <w:r w:rsidRPr="00FE6110">
                  <w:rPr>
                    <w:rFonts w:ascii="Times New Roman" w:hAnsi="Times New Roman"/>
                    <w:noProof/>
                    <w:lang w:val="bg-BG" w:eastAsia="bg-BG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Картина 2" o:spid="_x0000_i1027" type="#_x0000_t75" style="width:26.25pt;height:24pt;visibility:visible">
                      <v:imagedata r:id="rId1" o:title=""/>
                    </v:shape>
                  </w:pict>
                </w:r>
              </w:p>
            </w:txbxContent>
          </v:textbox>
        </v:shape>
      </w:pic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99537B" w:rsidRPr="009463AE" w:rsidRDefault="0099537B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99537B" w:rsidRDefault="0099537B" w:rsidP="0022049F">
    <w:pPr>
      <w:pStyle w:val="Footer"/>
      <w:jc w:val="center"/>
      <w:rPr>
        <w:lang w:val="bg-BG"/>
      </w:rPr>
    </w:pPr>
  </w:p>
  <w:p w:rsidR="0099537B" w:rsidRPr="009463AE" w:rsidRDefault="0099537B" w:rsidP="0022049F">
    <w:pPr>
      <w:pStyle w:val="Footer"/>
      <w:rPr>
        <w:szCs w:val="16"/>
        <w:lang w:val="ru-RU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537B" w:rsidRDefault="0099537B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3" type="#_x0000_t202" style="position:absolute;left:0;text-align:left;margin-left:35.5pt;margin-top:2.25pt;width:41.45pt;height:31.95pt;z-index:25165875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" strokecolor="white">
          <v:textbox style="mso-fit-shape-to-text:t">
            <w:txbxContent>
              <w:p w:rsidR="0099537B" w:rsidRDefault="0099537B" w:rsidP="0022049F">
                <w:pPr>
                  <w:jc w:val="both"/>
                </w:pPr>
                <w:r w:rsidRPr="00FE6110">
                  <w:rPr>
                    <w:rFonts w:ascii="Times New Roman" w:hAnsi="Times New Roman"/>
                    <w:noProof/>
                    <w:lang w:val="bg-BG" w:eastAsia="bg-BG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Картина 4" o:spid="_x0000_i1030" type="#_x0000_t75" style="width:26.25pt;height:24pt;visibility:visible">
                      <v:imagedata r:id="rId1" o:title=""/>
                    </v:shape>
                  </w:pict>
                </w:r>
              </w:p>
            </w:txbxContent>
          </v:textbox>
        </v:shape>
      </w:pic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99537B" w:rsidRPr="009463AE" w:rsidRDefault="0099537B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99537B" w:rsidRDefault="0099537B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537B" w:rsidRDefault="0099537B">
      <w:r>
        <w:separator/>
      </w:r>
    </w:p>
  </w:footnote>
  <w:footnote w:type="continuationSeparator" w:id="0">
    <w:p w:rsidR="0099537B" w:rsidRDefault="0099537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537B" w:rsidRPr="005B69F7" w:rsidRDefault="0099537B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eastAsia="bg-BG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Картина 2" o:spid="_x0000_s2050" type="#_x0000_t75" alt="lav4e" style="position:absolute;left:0;text-align:left;margin-left:-.05pt;margin-top:-5.2pt;width:47.3pt;height:65.55pt;z-index:251656704;visibility:visible">
          <v:imagedata r:id="rId1" o:title=""/>
          <w10:wrap type="square"/>
        </v:shape>
      </w:pict>
    </w:r>
  </w:p>
  <w:p w:rsidR="0099537B" w:rsidRPr="005B69F7" w:rsidRDefault="0099537B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3" o:spid="_x0000_s2051" type="#_x0000_t32" style="position:absolute;left:0;text-align:left;margin-left:53.95pt;margin-top:5.7pt;width:0;height:48.2pt;z-index:251657728;visibility:visible;mso-wrap-distance-left:3.17483mm;mso-wrap-distance-right:3.17483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</w:pic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9537B" w:rsidRPr="003106F6" w:rsidRDefault="0099537B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w:pict>
        <v:line id="Line 4" o:spid="_x0000_s2052" style="position:absolute;z-index:251655680;visibility:visible;mso-wrap-distance-top:-1e-4mm;mso-wrap-distance-bottom:-1e-4mm;mso-position-horizontal-relative:text;mso-position-vertical-relative:text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</w:pic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99537B" w:rsidRPr="00ED1377" w:rsidRDefault="0099537B" w:rsidP="0022049F">
    <w:pPr>
      <w:rPr>
        <w:lang w:val="bg-BG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8"/>
  <w:hyphenationZone w:val="425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F2178"/>
    <w:rsid w:val="00001DB5"/>
    <w:rsid w:val="000021D3"/>
    <w:rsid w:val="00002F4E"/>
    <w:rsid w:val="000039A4"/>
    <w:rsid w:val="00007201"/>
    <w:rsid w:val="00007B61"/>
    <w:rsid w:val="000100FD"/>
    <w:rsid w:val="00015F60"/>
    <w:rsid w:val="00016EDA"/>
    <w:rsid w:val="00021BF7"/>
    <w:rsid w:val="00022DE8"/>
    <w:rsid w:val="00024D58"/>
    <w:rsid w:val="00024F2D"/>
    <w:rsid w:val="00027681"/>
    <w:rsid w:val="0002786B"/>
    <w:rsid w:val="00027D5B"/>
    <w:rsid w:val="00031439"/>
    <w:rsid w:val="00035D3A"/>
    <w:rsid w:val="00036D01"/>
    <w:rsid w:val="00042472"/>
    <w:rsid w:val="0004252F"/>
    <w:rsid w:val="0004271D"/>
    <w:rsid w:val="00044F52"/>
    <w:rsid w:val="00052857"/>
    <w:rsid w:val="00053469"/>
    <w:rsid w:val="00061325"/>
    <w:rsid w:val="00061D07"/>
    <w:rsid w:val="00064297"/>
    <w:rsid w:val="00066F4E"/>
    <w:rsid w:val="00070191"/>
    <w:rsid w:val="00072B70"/>
    <w:rsid w:val="00075A14"/>
    <w:rsid w:val="00076510"/>
    <w:rsid w:val="000775A9"/>
    <w:rsid w:val="00080A89"/>
    <w:rsid w:val="00084119"/>
    <w:rsid w:val="0008435F"/>
    <w:rsid w:val="000904AF"/>
    <w:rsid w:val="00090DB3"/>
    <w:rsid w:val="000931B0"/>
    <w:rsid w:val="000A00BD"/>
    <w:rsid w:val="000A4ED5"/>
    <w:rsid w:val="000B24C3"/>
    <w:rsid w:val="000C5FF0"/>
    <w:rsid w:val="000C6791"/>
    <w:rsid w:val="000D6108"/>
    <w:rsid w:val="000D7920"/>
    <w:rsid w:val="000E3445"/>
    <w:rsid w:val="000E5271"/>
    <w:rsid w:val="000E60D9"/>
    <w:rsid w:val="000F09E5"/>
    <w:rsid w:val="000F1F84"/>
    <w:rsid w:val="000F6A48"/>
    <w:rsid w:val="000F7669"/>
    <w:rsid w:val="001037B6"/>
    <w:rsid w:val="0010509C"/>
    <w:rsid w:val="00107766"/>
    <w:rsid w:val="00111F9F"/>
    <w:rsid w:val="00115EDA"/>
    <w:rsid w:val="00121CAC"/>
    <w:rsid w:val="00123E51"/>
    <w:rsid w:val="00125FBE"/>
    <w:rsid w:val="00127630"/>
    <w:rsid w:val="001301F3"/>
    <w:rsid w:val="00132E7B"/>
    <w:rsid w:val="0013319B"/>
    <w:rsid w:val="00134AB7"/>
    <w:rsid w:val="00135F0F"/>
    <w:rsid w:val="00141A05"/>
    <w:rsid w:val="00143DAE"/>
    <w:rsid w:val="00156826"/>
    <w:rsid w:val="00156E7F"/>
    <w:rsid w:val="00160902"/>
    <w:rsid w:val="0016429C"/>
    <w:rsid w:val="00165EDB"/>
    <w:rsid w:val="00166CC1"/>
    <w:rsid w:val="001677A0"/>
    <w:rsid w:val="00171D14"/>
    <w:rsid w:val="0017213D"/>
    <w:rsid w:val="00172303"/>
    <w:rsid w:val="0017316E"/>
    <w:rsid w:val="00173EF0"/>
    <w:rsid w:val="001831A3"/>
    <w:rsid w:val="0018423C"/>
    <w:rsid w:val="001862D5"/>
    <w:rsid w:val="00187CFD"/>
    <w:rsid w:val="00190678"/>
    <w:rsid w:val="001916C0"/>
    <w:rsid w:val="00191FFF"/>
    <w:rsid w:val="0019490D"/>
    <w:rsid w:val="00194A35"/>
    <w:rsid w:val="0019637F"/>
    <w:rsid w:val="0019717C"/>
    <w:rsid w:val="001977B6"/>
    <w:rsid w:val="001A1BFA"/>
    <w:rsid w:val="001A2045"/>
    <w:rsid w:val="001A4987"/>
    <w:rsid w:val="001A5466"/>
    <w:rsid w:val="001B095A"/>
    <w:rsid w:val="001B63D6"/>
    <w:rsid w:val="001C1376"/>
    <w:rsid w:val="001C22B3"/>
    <w:rsid w:val="001C3303"/>
    <w:rsid w:val="001C479F"/>
    <w:rsid w:val="001C6B0C"/>
    <w:rsid w:val="001D08C9"/>
    <w:rsid w:val="001D092E"/>
    <w:rsid w:val="001D2E90"/>
    <w:rsid w:val="001D4FA5"/>
    <w:rsid w:val="001E121D"/>
    <w:rsid w:val="001E1D29"/>
    <w:rsid w:val="001E2168"/>
    <w:rsid w:val="001E2879"/>
    <w:rsid w:val="001E2CB3"/>
    <w:rsid w:val="001E7413"/>
    <w:rsid w:val="001F7FDA"/>
    <w:rsid w:val="0020273B"/>
    <w:rsid w:val="00203694"/>
    <w:rsid w:val="0020500C"/>
    <w:rsid w:val="002052E9"/>
    <w:rsid w:val="0021595B"/>
    <w:rsid w:val="0021664C"/>
    <w:rsid w:val="00216C70"/>
    <w:rsid w:val="002173EC"/>
    <w:rsid w:val="0022049F"/>
    <w:rsid w:val="00224437"/>
    <w:rsid w:val="00224701"/>
    <w:rsid w:val="00231BC1"/>
    <w:rsid w:val="00234EDF"/>
    <w:rsid w:val="00237946"/>
    <w:rsid w:val="002423EF"/>
    <w:rsid w:val="00242A4A"/>
    <w:rsid w:val="0024564B"/>
    <w:rsid w:val="002456A8"/>
    <w:rsid w:val="00250531"/>
    <w:rsid w:val="002630A5"/>
    <w:rsid w:val="00266725"/>
    <w:rsid w:val="002667A1"/>
    <w:rsid w:val="00266F3A"/>
    <w:rsid w:val="00267EAC"/>
    <w:rsid w:val="00272891"/>
    <w:rsid w:val="00272C23"/>
    <w:rsid w:val="0027570A"/>
    <w:rsid w:val="00280972"/>
    <w:rsid w:val="00281C00"/>
    <w:rsid w:val="00291153"/>
    <w:rsid w:val="002947C4"/>
    <w:rsid w:val="002A01D5"/>
    <w:rsid w:val="002A047A"/>
    <w:rsid w:val="002A065C"/>
    <w:rsid w:val="002A1E59"/>
    <w:rsid w:val="002A40DF"/>
    <w:rsid w:val="002A71F5"/>
    <w:rsid w:val="002A780C"/>
    <w:rsid w:val="002A7C03"/>
    <w:rsid w:val="002A7C06"/>
    <w:rsid w:val="002B02B2"/>
    <w:rsid w:val="002B14CE"/>
    <w:rsid w:val="002B1D06"/>
    <w:rsid w:val="002B5A09"/>
    <w:rsid w:val="002B6C63"/>
    <w:rsid w:val="002B6D76"/>
    <w:rsid w:val="002B793E"/>
    <w:rsid w:val="002C24D4"/>
    <w:rsid w:val="002C2B66"/>
    <w:rsid w:val="002C5D6D"/>
    <w:rsid w:val="002C715F"/>
    <w:rsid w:val="002D00E0"/>
    <w:rsid w:val="002D0348"/>
    <w:rsid w:val="002D2A56"/>
    <w:rsid w:val="002D4222"/>
    <w:rsid w:val="002D59FE"/>
    <w:rsid w:val="002D716C"/>
    <w:rsid w:val="002E3760"/>
    <w:rsid w:val="002E4040"/>
    <w:rsid w:val="002E4647"/>
    <w:rsid w:val="002F043E"/>
    <w:rsid w:val="002F2D14"/>
    <w:rsid w:val="002F64C5"/>
    <w:rsid w:val="002F78B8"/>
    <w:rsid w:val="00301AA0"/>
    <w:rsid w:val="003049B9"/>
    <w:rsid w:val="0030576C"/>
    <w:rsid w:val="00306C68"/>
    <w:rsid w:val="003106F6"/>
    <w:rsid w:val="003163BA"/>
    <w:rsid w:val="00317E36"/>
    <w:rsid w:val="00320E6B"/>
    <w:rsid w:val="00320FB6"/>
    <w:rsid w:val="00321815"/>
    <w:rsid w:val="00324E6D"/>
    <w:rsid w:val="00325787"/>
    <w:rsid w:val="0033217F"/>
    <w:rsid w:val="00346F7F"/>
    <w:rsid w:val="00357DB5"/>
    <w:rsid w:val="00360A71"/>
    <w:rsid w:val="0036443F"/>
    <w:rsid w:val="00364678"/>
    <w:rsid w:val="00364C31"/>
    <w:rsid w:val="00366F76"/>
    <w:rsid w:val="003757BF"/>
    <w:rsid w:val="003805FE"/>
    <w:rsid w:val="00380A9B"/>
    <w:rsid w:val="00381AF3"/>
    <w:rsid w:val="00383E59"/>
    <w:rsid w:val="003843ED"/>
    <w:rsid w:val="00385B8E"/>
    <w:rsid w:val="003A1885"/>
    <w:rsid w:val="003A61A5"/>
    <w:rsid w:val="003A7704"/>
    <w:rsid w:val="003B060C"/>
    <w:rsid w:val="003B13CA"/>
    <w:rsid w:val="003B30E4"/>
    <w:rsid w:val="003B3F19"/>
    <w:rsid w:val="003B5622"/>
    <w:rsid w:val="003B6826"/>
    <w:rsid w:val="003C0BA1"/>
    <w:rsid w:val="003C1DBC"/>
    <w:rsid w:val="003C6BC8"/>
    <w:rsid w:val="003D6E19"/>
    <w:rsid w:val="003D7F63"/>
    <w:rsid w:val="003E415D"/>
    <w:rsid w:val="003E6EF5"/>
    <w:rsid w:val="003F1CD1"/>
    <w:rsid w:val="003F1E81"/>
    <w:rsid w:val="003F3EC6"/>
    <w:rsid w:val="004003DA"/>
    <w:rsid w:val="00402A70"/>
    <w:rsid w:val="004047AB"/>
    <w:rsid w:val="0040555F"/>
    <w:rsid w:val="00405F91"/>
    <w:rsid w:val="00407FC6"/>
    <w:rsid w:val="004128BA"/>
    <w:rsid w:val="004141CA"/>
    <w:rsid w:val="004152E1"/>
    <w:rsid w:val="0041593A"/>
    <w:rsid w:val="0042457C"/>
    <w:rsid w:val="00425B06"/>
    <w:rsid w:val="00431861"/>
    <w:rsid w:val="00433B0C"/>
    <w:rsid w:val="00433ECD"/>
    <w:rsid w:val="0043471A"/>
    <w:rsid w:val="0044287A"/>
    <w:rsid w:val="00445338"/>
    <w:rsid w:val="00445526"/>
    <w:rsid w:val="00446B2F"/>
    <w:rsid w:val="00454502"/>
    <w:rsid w:val="00454586"/>
    <w:rsid w:val="004572F6"/>
    <w:rsid w:val="004616BF"/>
    <w:rsid w:val="00471D02"/>
    <w:rsid w:val="00472077"/>
    <w:rsid w:val="00476CD6"/>
    <w:rsid w:val="00477885"/>
    <w:rsid w:val="00486462"/>
    <w:rsid w:val="00492717"/>
    <w:rsid w:val="004959B9"/>
    <w:rsid w:val="00495F67"/>
    <w:rsid w:val="004972F2"/>
    <w:rsid w:val="004A0017"/>
    <w:rsid w:val="004A4A19"/>
    <w:rsid w:val="004B0011"/>
    <w:rsid w:val="004B34F3"/>
    <w:rsid w:val="004B4464"/>
    <w:rsid w:val="004C0357"/>
    <w:rsid w:val="004C247F"/>
    <w:rsid w:val="004D1C4C"/>
    <w:rsid w:val="004E33EB"/>
    <w:rsid w:val="004E5272"/>
    <w:rsid w:val="004E5A17"/>
    <w:rsid w:val="004E72EB"/>
    <w:rsid w:val="004F02BD"/>
    <w:rsid w:val="004F25DB"/>
    <w:rsid w:val="004F2C70"/>
    <w:rsid w:val="004F3F45"/>
    <w:rsid w:val="004F55FE"/>
    <w:rsid w:val="00503E3B"/>
    <w:rsid w:val="00504533"/>
    <w:rsid w:val="005069E4"/>
    <w:rsid w:val="00512528"/>
    <w:rsid w:val="00513BA5"/>
    <w:rsid w:val="00516466"/>
    <w:rsid w:val="0052224F"/>
    <w:rsid w:val="00523EC7"/>
    <w:rsid w:val="00524881"/>
    <w:rsid w:val="00527C1A"/>
    <w:rsid w:val="00531E84"/>
    <w:rsid w:val="00543628"/>
    <w:rsid w:val="005452D7"/>
    <w:rsid w:val="0054538D"/>
    <w:rsid w:val="00547E76"/>
    <w:rsid w:val="00553C56"/>
    <w:rsid w:val="00553F40"/>
    <w:rsid w:val="00555E33"/>
    <w:rsid w:val="00563007"/>
    <w:rsid w:val="00565F47"/>
    <w:rsid w:val="0056691F"/>
    <w:rsid w:val="00570D9D"/>
    <w:rsid w:val="00571FF0"/>
    <w:rsid w:val="00572451"/>
    <w:rsid w:val="00575F17"/>
    <w:rsid w:val="00577069"/>
    <w:rsid w:val="00577837"/>
    <w:rsid w:val="00587C9E"/>
    <w:rsid w:val="00591DB7"/>
    <w:rsid w:val="0059271F"/>
    <w:rsid w:val="00597D47"/>
    <w:rsid w:val="005A2D48"/>
    <w:rsid w:val="005A3C05"/>
    <w:rsid w:val="005A429E"/>
    <w:rsid w:val="005B0975"/>
    <w:rsid w:val="005B2D66"/>
    <w:rsid w:val="005B69F7"/>
    <w:rsid w:val="005B7A5C"/>
    <w:rsid w:val="005C3667"/>
    <w:rsid w:val="005C477D"/>
    <w:rsid w:val="005C534C"/>
    <w:rsid w:val="005C77B2"/>
    <w:rsid w:val="005D0B38"/>
    <w:rsid w:val="005D0FB7"/>
    <w:rsid w:val="005D1E5F"/>
    <w:rsid w:val="005E01FC"/>
    <w:rsid w:val="005E0F11"/>
    <w:rsid w:val="005E1D82"/>
    <w:rsid w:val="005E775B"/>
    <w:rsid w:val="005F1F5A"/>
    <w:rsid w:val="005F57CB"/>
    <w:rsid w:val="005F7635"/>
    <w:rsid w:val="00600773"/>
    <w:rsid w:val="00602D87"/>
    <w:rsid w:val="006111D9"/>
    <w:rsid w:val="00617E82"/>
    <w:rsid w:val="00626308"/>
    <w:rsid w:val="00632DFF"/>
    <w:rsid w:val="00641E01"/>
    <w:rsid w:val="00645260"/>
    <w:rsid w:val="00646A0B"/>
    <w:rsid w:val="00647427"/>
    <w:rsid w:val="00650655"/>
    <w:rsid w:val="00651339"/>
    <w:rsid w:val="00651663"/>
    <w:rsid w:val="006524B1"/>
    <w:rsid w:val="00654DF4"/>
    <w:rsid w:val="006574AB"/>
    <w:rsid w:val="00663501"/>
    <w:rsid w:val="00664004"/>
    <w:rsid w:val="0066710B"/>
    <w:rsid w:val="00674FFA"/>
    <w:rsid w:val="00675EAE"/>
    <w:rsid w:val="00676360"/>
    <w:rsid w:val="00681A5A"/>
    <w:rsid w:val="0068301B"/>
    <w:rsid w:val="00690E40"/>
    <w:rsid w:val="00692FD0"/>
    <w:rsid w:val="00693037"/>
    <w:rsid w:val="00695B21"/>
    <w:rsid w:val="006969CB"/>
    <w:rsid w:val="006A1C96"/>
    <w:rsid w:val="006A266E"/>
    <w:rsid w:val="006A2C84"/>
    <w:rsid w:val="006B765F"/>
    <w:rsid w:val="006C0EC4"/>
    <w:rsid w:val="006C4781"/>
    <w:rsid w:val="006C49D7"/>
    <w:rsid w:val="006C7C93"/>
    <w:rsid w:val="006D0265"/>
    <w:rsid w:val="006D09FC"/>
    <w:rsid w:val="006D1C91"/>
    <w:rsid w:val="006D7701"/>
    <w:rsid w:val="006E28CD"/>
    <w:rsid w:val="006E337A"/>
    <w:rsid w:val="006E68BC"/>
    <w:rsid w:val="006E7EF5"/>
    <w:rsid w:val="006F0FF4"/>
    <w:rsid w:val="006F27D9"/>
    <w:rsid w:val="006F638C"/>
    <w:rsid w:val="006F675A"/>
    <w:rsid w:val="00700808"/>
    <w:rsid w:val="00702AA5"/>
    <w:rsid w:val="0070397E"/>
    <w:rsid w:val="00705C3B"/>
    <w:rsid w:val="00711E7A"/>
    <w:rsid w:val="00714202"/>
    <w:rsid w:val="00720EAC"/>
    <w:rsid w:val="007237F4"/>
    <w:rsid w:val="00725235"/>
    <w:rsid w:val="00731011"/>
    <w:rsid w:val="00731361"/>
    <w:rsid w:val="00732774"/>
    <w:rsid w:val="00737C2D"/>
    <w:rsid w:val="007414C0"/>
    <w:rsid w:val="00743743"/>
    <w:rsid w:val="00747E3A"/>
    <w:rsid w:val="007513EC"/>
    <w:rsid w:val="007521B3"/>
    <w:rsid w:val="00756A30"/>
    <w:rsid w:val="007579A4"/>
    <w:rsid w:val="00760221"/>
    <w:rsid w:val="007612C5"/>
    <w:rsid w:val="00765A8D"/>
    <w:rsid w:val="0077388D"/>
    <w:rsid w:val="00774BBA"/>
    <w:rsid w:val="00777ED1"/>
    <w:rsid w:val="00780D12"/>
    <w:rsid w:val="00782809"/>
    <w:rsid w:val="00783909"/>
    <w:rsid w:val="00785840"/>
    <w:rsid w:val="00786D02"/>
    <w:rsid w:val="007920B3"/>
    <w:rsid w:val="007926C6"/>
    <w:rsid w:val="0079474A"/>
    <w:rsid w:val="00795A9A"/>
    <w:rsid w:val="007A02D9"/>
    <w:rsid w:val="007A0441"/>
    <w:rsid w:val="007A19F6"/>
    <w:rsid w:val="007B0EB4"/>
    <w:rsid w:val="007B4353"/>
    <w:rsid w:val="007B4A8B"/>
    <w:rsid w:val="007B755A"/>
    <w:rsid w:val="007C4B83"/>
    <w:rsid w:val="007C5D47"/>
    <w:rsid w:val="007D079B"/>
    <w:rsid w:val="007D13F0"/>
    <w:rsid w:val="007D452B"/>
    <w:rsid w:val="007D4FF0"/>
    <w:rsid w:val="007D5A5E"/>
    <w:rsid w:val="007E39B5"/>
    <w:rsid w:val="007F24D4"/>
    <w:rsid w:val="007F26EC"/>
    <w:rsid w:val="007F2931"/>
    <w:rsid w:val="007F2A95"/>
    <w:rsid w:val="007F4657"/>
    <w:rsid w:val="00806A54"/>
    <w:rsid w:val="00814156"/>
    <w:rsid w:val="00814558"/>
    <w:rsid w:val="00815FC9"/>
    <w:rsid w:val="00817645"/>
    <w:rsid w:val="0082183E"/>
    <w:rsid w:val="00824886"/>
    <w:rsid w:val="00830149"/>
    <w:rsid w:val="00840A15"/>
    <w:rsid w:val="00841E6D"/>
    <w:rsid w:val="00843527"/>
    <w:rsid w:val="00843D6F"/>
    <w:rsid w:val="00846797"/>
    <w:rsid w:val="00847E91"/>
    <w:rsid w:val="0085127D"/>
    <w:rsid w:val="00856D1D"/>
    <w:rsid w:val="0085724E"/>
    <w:rsid w:val="0086143B"/>
    <w:rsid w:val="00862A9B"/>
    <w:rsid w:val="00864713"/>
    <w:rsid w:val="00864BFA"/>
    <w:rsid w:val="008707D9"/>
    <w:rsid w:val="008749FD"/>
    <w:rsid w:val="008756CB"/>
    <w:rsid w:val="0087639B"/>
    <w:rsid w:val="00880344"/>
    <w:rsid w:val="008812A9"/>
    <w:rsid w:val="0088594D"/>
    <w:rsid w:val="0088652B"/>
    <w:rsid w:val="00887474"/>
    <w:rsid w:val="00891FD6"/>
    <w:rsid w:val="00893B92"/>
    <w:rsid w:val="00894617"/>
    <w:rsid w:val="008957A2"/>
    <w:rsid w:val="008A4F68"/>
    <w:rsid w:val="008A7009"/>
    <w:rsid w:val="008A7D83"/>
    <w:rsid w:val="008B219A"/>
    <w:rsid w:val="008B28DB"/>
    <w:rsid w:val="008B5AFA"/>
    <w:rsid w:val="008B5B52"/>
    <w:rsid w:val="008B7BE0"/>
    <w:rsid w:val="008C147C"/>
    <w:rsid w:val="008C5A7E"/>
    <w:rsid w:val="008C6ACE"/>
    <w:rsid w:val="008D4045"/>
    <w:rsid w:val="008D4916"/>
    <w:rsid w:val="008D7308"/>
    <w:rsid w:val="008E3C50"/>
    <w:rsid w:val="008E4D59"/>
    <w:rsid w:val="008F05E1"/>
    <w:rsid w:val="008F0B72"/>
    <w:rsid w:val="008F1D6E"/>
    <w:rsid w:val="008F303B"/>
    <w:rsid w:val="008F4D94"/>
    <w:rsid w:val="008F5340"/>
    <w:rsid w:val="008F58BC"/>
    <w:rsid w:val="008F66CE"/>
    <w:rsid w:val="009046D5"/>
    <w:rsid w:val="00904DC7"/>
    <w:rsid w:val="0090548B"/>
    <w:rsid w:val="0090621A"/>
    <w:rsid w:val="00911609"/>
    <w:rsid w:val="00913F67"/>
    <w:rsid w:val="00914B14"/>
    <w:rsid w:val="00915902"/>
    <w:rsid w:val="009204C3"/>
    <w:rsid w:val="0092098A"/>
    <w:rsid w:val="00921F60"/>
    <w:rsid w:val="009223E7"/>
    <w:rsid w:val="0092286F"/>
    <w:rsid w:val="00924BB9"/>
    <w:rsid w:val="00927F28"/>
    <w:rsid w:val="00931139"/>
    <w:rsid w:val="00935B24"/>
    <w:rsid w:val="00936DFA"/>
    <w:rsid w:val="00941A7F"/>
    <w:rsid w:val="00942296"/>
    <w:rsid w:val="009463AE"/>
    <w:rsid w:val="00946A47"/>
    <w:rsid w:val="00947FA0"/>
    <w:rsid w:val="009565A3"/>
    <w:rsid w:val="00956C66"/>
    <w:rsid w:val="0095726D"/>
    <w:rsid w:val="009611AD"/>
    <w:rsid w:val="00964467"/>
    <w:rsid w:val="009659B1"/>
    <w:rsid w:val="00973665"/>
    <w:rsid w:val="009750DB"/>
    <w:rsid w:val="0099527F"/>
    <w:rsid w:val="0099537B"/>
    <w:rsid w:val="00995C0D"/>
    <w:rsid w:val="00997FB8"/>
    <w:rsid w:val="009A2ED6"/>
    <w:rsid w:val="009A3F89"/>
    <w:rsid w:val="009A46FE"/>
    <w:rsid w:val="009A4E28"/>
    <w:rsid w:val="009A5944"/>
    <w:rsid w:val="009B48A0"/>
    <w:rsid w:val="009C00D9"/>
    <w:rsid w:val="009C2B25"/>
    <w:rsid w:val="009C34AA"/>
    <w:rsid w:val="009C38F9"/>
    <w:rsid w:val="009D2CD2"/>
    <w:rsid w:val="009D2E22"/>
    <w:rsid w:val="009D3589"/>
    <w:rsid w:val="009E17C9"/>
    <w:rsid w:val="009E74C0"/>
    <w:rsid w:val="009F10B8"/>
    <w:rsid w:val="00A0202C"/>
    <w:rsid w:val="00A0273D"/>
    <w:rsid w:val="00A06685"/>
    <w:rsid w:val="00A06CFC"/>
    <w:rsid w:val="00A100E2"/>
    <w:rsid w:val="00A12831"/>
    <w:rsid w:val="00A31458"/>
    <w:rsid w:val="00A328B3"/>
    <w:rsid w:val="00A340FE"/>
    <w:rsid w:val="00A40C9E"/>
    <w:rsid w:val="00A448AE"/>
    <w:rsid w:val="00A44AA5"/>
    <w:rsid w:val="00A4652A"/>
    <w:rsid w:val="00A46FDC"/>
    <w:rsid w:val="00A476BC"/>
    <w:rsid w:val="00A51CE0"/>
    <w:rsid w:val="00A645DE"/>
    <w:rsid w:val="00A70665"/>
    <w:rsid w:val="00A7244D"/>
    <w:rsid w:val="00A763AD"/>
    <w:rsid w:val="00A80AC2"/>
    <w:rsid w:val="00A81658"/>
    <w:rsid w:val="00A82D09"/>
    <w:rsid w:val="00A83A5B"/>
    <w:rsid w:val="00A87915"/>
    <w:rsid w:val="00A9722C"/>
    <w:rsid w:val="00A97FD6"/>
    <w:rsid w:val="00AA07A6"/>
    <w:rsid w:val="00AA201B"/>
    <w:rsid w:val="00AA4574"/>
    <w:rsid w:val="00AA45E1"/>
    <w:rsid w:val="00AA5032"/>
    <w:rsid w:val="00AA60B8"/>
    <w:rsid w:val="00AB4F09"/>
    <w:rsid w:val="00AB6D29"/>
    <w:rsid w:val="00AB7547"/>
    <w:rsid w:val="00AC0CF8"/>
    <w:rsid w:val="00AC593A"/>
    <w:rsid w:val="00AC5A0A"/>
    <w:rsid w:val="00AC74DB"/>
    <w:rsid w:val="00AD5266"/>
    <w:rsid w:val="00AD77EF"/>
    <w:rsid w:val="00AE4AB4"/>
    <w:rsid w:val="00AE6D2A"/>
    <w:rsid w:val="00AF0D98"/>
    <w:rsid w:val="00AF4053"/>
    <w:rsid w:val="00AF6C55"/>
    <w:rsid w:val="00AF7488"/>
    <w:rsid w:val="00B0028D"/>
    <w:rsid w:val="00B077DD"/>
    <w:rsid w:val="00B07A63"/>
    <w:rsid w:val="00B07CC4"/>
    <w:rsid w:val="00B07CCB"/>
    <w:rsid w:val="00B1125C"/>
    <w:rsid w:val="00B12AEE"/>
    <w:rsid w:val="00B14E2C"/>
    <w:rsid w:val="00B1502C"/>
    <w:rsid w:val="00B200EC"/>
    <w:rsid w:val="00B22DA1"/>
    <w:rsid w:val="00B27FD7"/>
    <w:rsid w:val="00B307F2"/>
    <w:rsid w:val="00B31467"/>
    <w:rsid w:val="00B33098"/>
    <w:rsid w:val="00B36B8A"/>
    <w:rsid w:val="00B42121"/>
    <w:rsid w:val="00B43107"/>
    <w:rsid w:val="00B457FF"/>
    <w:rsid w:val="00B50A52"/>
    <w:rsid w:val="00B6034C"/>
    <w:rsid w:val="00B61251"/>
    <w:rsid w:val="00B6246D"/>
    <w:rsid w:val="00B73574"/>
    <w:rsid w:val="00B74F2D"/>
    <w:rsid w:val="00B76562"/>
    <w:rsid w:val="00B81D03"/>
    <w:rsid w:val="00B8242B"/>
    <w:rsid w:val="00B82823"/>
    <w:rsid w:val="00B82CE0"/>
    <w:rsid w:val="00B82E54"/>
    <w:rsid w:val="00B831BB"/>
    <w:rsid w:val="00B83F9D"/>
    <w:rsid w:val="00B84EA1"/>
    <w:rsid w:val="00B85CA0"/>
    <w:rsid w:val="00B9472C"/>
    <w:rsid w:val="00B9580C"/>
    <w:rsid w:val="00BA2B37"/>
    <w:rsid w:val="00BA391A"/>
    <w:rsid w:val="00BA4EA7"/>
    <w:rsid w:val="00BA530F"/>
    <w:rsid w:val="00BA5655"/>
    <w:rsid w:val="00BB1B56"/>
    <w:rsid w:val="00BC1796"/>
    <w:rsid w:val="00BC2502"/>
    <w:rsid w:val="00BC2769"/>
    <w:rsid w:val="00BC6140"/>
    <w:rsid w:val="00BD3201"/>
    <w:rsid w:val="00BD3E37"/>
    <w:rsid w:val="00BD6F32"/>
    <w:rsid w:val="00BE007A"/>
    <w:rsid w:val="00BE30EA"/>
    <w:rsid w:val="00BE468C"/>
    <w:rsid w:val="00BE4A40"/>
    <w:rsid w:val="00BE62AF"/>
    <w:rsid w:val="00BF0CA7"/>
    <w:rsid w:val="00BF33E5"/>
    <w:rsid w:val="00BF4F84"/>
    <w:rsid w:val="00BF5A3F"/>
    <w:rsid w:val="00C01ADC"/>
    <w:rsid w:val="00C02C90"/>
    <w:rsid w:val="00C0377B"/>
    <w:rsid w:val="00C03BE2"/>
    <w:rsid w:val="00C04396"/>
    <w:rsid w:val="00C05CF2"/>
    <w:rsid w:val="00C07646"/>
    <w:rsid w:val="00C0795C"/>
    <w:rsid w:val="00C1303A"/>
    <w:rsid w:val="00C13F09"/>
    <w:rsid w:val="00C14531"/>
    <w:rsid w:val="00C210EE"/>
    <w:rsid w:val="00C23E10"/>
    <w:rsid w:val="00C23EF6"/>
    <w:rsid w:val="00C2439E"/>
    <w:rsid w:val="00C25A83"/>
    <w:rsid w:val="00C3022B"/>
    <w:rsid w:val="00C37A6D"/>
    <w:rsid w:val="00C37FFA"/>
    <w:rsid w:val="00C40493"/>
    <w:rsid w:val="00C40A05"/>
    <w:rsid w:val="00C41553"/>
    <w:rsid w:val="00C4266A"/>
    <w:rsid w:val="00C46B3F"/>
    <w:rsid w:val="00C46C9C"/>
    <w:rsid w:val="00C530E2"/>
    <w:rsid w:val="00C53BF9"/>
    <w:rsid w:val="00C612F3"/>
    <w:rsid w:val="00C637B0"/>
    <w:rsid w:val="00C64835"/>
    <w:rsid w:val="00C66096"/>
    <w:rsid w:val="00C6711F"/>
    <w:rsid w:val="00C7193D"/>
    <w:rsid w:val="00C720A0"/>
    <w:rsid w:val="00C73DDF"/>
    <w:rsid w:val="00C760B3"/>
    <w:rsid w:val="00C77159"/>
    <w:rsid w:val="00C779BA"/>
    <w:rsid w:val="00C8176F"/>
    <w:rsid w:val="00C90516"/>
    <w:rsid w:val="00C91C26"/>
    <w:rsid w:val="00C93BE7"/>
    <w:rsid w:val="00C954A9"/>
    <w:rsid w:val="00CA147D"/>
    <w:rsid w:val="00CA198F"/>
    <w:rsid w:val="00CA3496"/>
    <w:rsid w:val="00CA7F2D"/>
    <w:rsid w:val="00CB04E0"/>
    <w:rsid w:val="00CB626F"/>
    <w:rsid w:val="00CB7517"/>
    <w:rsid w:val="00CC1BA9"/>
    <w:rsid w:val="00CC53BB"/>
    <w:rsid w:val="00CC55D4"/>
    <w:rsid w:val="00CD413E"/>
    <w:rsid w:val="00CD6886"/>
    <w:rsid w:val="00CD7880"/>
    <w:rsid w:val="00CE04E3"/>
    <w:rsid w:val="00CF0BA6"/>
    <w:rsid w:val="00CF0F2D"/>
    <w:rsid w:val="00CF2178"/>
    <w:rsid w:val="00CF2C76"/>
    <w:rsid w:val="00CF6C31"/>
    <w:rsid w:val="00CF6DFC"/>
    <w:rsid w:val="00D00DA5"/>
    <w:rsid w:val="00D047CE"/>
    <w:rsid w:val="00D076C2"/>
    <w:rsid w:val="00D127FE"/>
    <w:rsid w:val="00D12D3A"/>
    <w:rsid w:val="00D13541"/>
    <w:rsid w:val="00D15275"/>
    <w:rsid w:val="00D16EAD"/>
    <w:rsid w:val="00D17C8B"/>
    <w:rsid w:val="00D20C05"/>
    <w:rsid w:val="00D2322D"/>
    <w:rsid w:val="00D2460E"/>
    <w:rsid w:val="00D246A8"/>
    <w:rsid w:val="00D26A6C"/>
    <w:rsid w:val="00D31B84"/>
    <w:rsid w:val="00D40692"/>
    <w:rsid w:val="00D41294"/>
    <w:rsid w:val="00D43759"/>
    <w:rsid w:val="00D44CA5"/>
    <w:rsid w:val="00D44CD8"/>
    <w:rsid w:val="00D450FA"/>
    <w:rsid w:val="00D56837"/>
    <w:rsid w:val="00D57BBF"/>
    <w:rsid w:val="00D57F58"/>
    <w:rsid w:val="00D643B5"/>
    <w:rsid w:val="00D70732"/>
    <w:rsid w:val="00D711A6"/>
    <w:rsid w:val="00D76D3A"/>
    <w:rsid w:val="00D77A51"/>
    <w:rsid w:val="00D77ABA"/>
    <w:rsid w:val="00D82F62"/>
    <w:rsid w:val="00D83C49"/>
    <w:rsid w:val="00D8478C"/>
    <w:rsid w:val="00D86F1C"/>
    <w:rsid w:val="00D87EDE"/>
    <w:rsid w:val="00D90E42"/>
    <w:rsid w:val="00DA011B"/>
    <w:rsid w:val="00DA0393"/>
    <w:rsid w:val="00DA42EA"/>
    <w:rsid w:val="00DA4CBC"/>
    <w:rsid w:val="00DA4DE3"/>
    <w:rsid w:val="00DB1E8A"/>
    <w:rsid w:val="00DB2C38"/>
    <w:rsid w:val="00DB2D37"/>
    <w:rsid w:val="00DB3CE8"/>
    <w:rsid w:val="00DB5D15"/>
    <w:rsid w:val="00DC1D92"/>
    <w:rsid w:val="00DD0567"/>
    <w:rsid w:val="00DD2398"/>
    <w:rsid w:val="00DD2800"/>
    <w:rsid w:val="00DD3029"/>
    <w:rsid w:val="00DD45F4"/>
    <w:rsid w:val="00DE0A0C"/>
    <w:rsid w:val="00DE34E8"/>
    <w:rsid w:val="00DE3DE0"/>
    <w:rsid w:val="00DE70F7"/>
    <w:rsid w:val="00DE7566"/>
    <w:rsid w:val="00DF06FF"/>
    <w:rsid w:val="00DF5854"/>
    <w:rsid w:val="00DF6676"/>
    <w:rsid w:val="00E047DB"/>
    <w:rsid w:val="00E110B1"/>
    <w:rsid w:val="00E1116D"/>
    <w:rsid w:val="00E11C8D"/>
    <w:rsid w:val="00E11DC6"/>
    <w:rsid w:val="00E152B3"/>
    <w:rsid w:val="00E166E3"/>
    <w:rsid w:val="00E21862"/>
    <w:rsid w:val="00E21A5B"/>
    <w:rsid w:val="00E266A0"/>
    <w:rsid w:val="00E26D9C"/>
    <w:rsid w:val="00E3107D"/>
    <w:rsid w:val="00E3126A"/>
    <w:rsid w:val="00E335EA"/>
    <w:rsid w:val="00E3467A"/>
    <w:rsid w:val="00E41A03"/>
    <w:rsid w:val="00E41CC6"/>
    <w:rsid w:val="00E41D0D"/>
    <w:rsid w:val="00E41FD5"/>
    <w:rsid w:val="00E42572"/>
    <w:rsid w:val="00E5025C"/>
    <w:rsid w:val="00E51EB0"/>
    <w:rsid w:val="00E51FB3"/>
    <w:rsid w:val="00E557C7"/>
    <w:rsid w:val="00E5591A"/>
    <w:rsid w:val="00E604EE"/>
    <w:rsid w:val="00E62C27"/>
    <w:rsid w:val="00E72084"/>
    <w:rsid w:val="00E727D5"/>
    <w:rsid w:val="00E75868"/>
    <w:rsid w:val="00E75BF3"/>
    <w:rsid w:val="00E7605C"/>
    <w:rsid w:val="00E77288"/>
    <w:rsid w:val="00E81A28"/>
    <w:rsid w:val="00E835D8"/>
    <w:rsid w:val="00E84219"/>
    <w:rsid w:val="00E87520"/>
    <w:rsid w:val="00E95AB3"/>
    <w:rsid w:val="00E95C8D"/>
    <w:rsid w:val="00E97186"/>
    <w:rsid w:val="00E97C7E"/>
    <w:rsid w:val="00EA00EA"/>
    <w:rsid w:val="00EA32F7"/>
    <w:rsid w:val="00EB4165"/>
    <w:rsid w:val="00EB4756"/>
    <w:rsid w:val="00EC5556"/>
    <w:rsid w:val="00ED1377"/>
    <w:rsid w:val="00ED68BF"/>
    <w:rsid w:val="00ED7603"/>
    <w:rsid w:val="00ED7AC0"/>
    <w:rsid w:val="00EE02E5"/>
    <w:rsid w:val="00EE26A5"/>
    <w:rsid w:val="00EF03B0"/>
    <w:rsid w:val="00F05757"/>
    <w:rsid w:val="00F10E5E"/>
    <w:rsid w:val="00F1101D"/>
    <w:rsid w:val="00F11339"/>
    <w:rsid w:val="00F141F3"/>
    <w:rsid w:val="00F14A10"/>
    <w:rsid w:val="00F1616A"/>
    <w:rsid w:val="00F1623D"/>
    <w:rsid w:val="00F206D9"/>
    <w:rsid w:val="00F21202"/>
    <w:rsid w:val="00F23BB6"/>
    <w:rsid w:val="00F25E0D"/>
    <w:rsid w:val="00F334CC"/>
    <w:rsid w:val="00F360F2"/>
    <w:rsid w:val="00F37292"/>
    <w:rsid w:val="00F42BE2"/>
    <w:rsid w:val="00F43546"/>
    <w:rsid w:val="00F43FEA"/>
    <w:rsid w:val="00F4519A"/>
    <w:rsid w:val="00F479AF"/>
    <w:rsid w:val="00F601E3"/>
    <w:rsid w:val="00F6298A"/>
    <w:rsid w:val="00F64EE1"/>
    <w:rsid w:val="00F74AA2"/>
    <w:rsid w:val="00F75B71"/>
    <w:rsid w:val="00F75D6C"/>
    <w:rsid w:val="00F7627F"/>
    <w:rsid w:val="00F81704"/>
    <w:rsid w:val="00F85E69"/>
    <w:rsid w:val="00F90FA1"/>
    <w:rsid w:val="00F94B8F"/>
    <w:rsid w:val="00FA080C"/>
    <w:rsid w:val="00FA67C2"/>
    <w:rsid w:val="00FA70D5"/>
    <w:rsid w:val="00FB1A28"/>
    <w:rsid w:val="00FB4C34"/>
    <w:rsid w:val="00FC0EDA"/>
    <w:rsid w:val="00FC3ABA"/>
    <w:rsid w:val="00FC3E8D"/>
    <w:rsid w:val="00FC6250"/>
    <w:rsid w:val="00FC767E"/>
    <w:rsid w:val="00FD0EC8"/>
    <w:rsid w:val="00FD1756"/>
    <w:rsid w:val="00FD403A"/>
    <w:rsid w:val="00FD48E3"/>
    <w:rsid w:val="00FD7510"/>
    <w:rsid w:val="00FD7B51"/>
    <w:rsid w:val="00FD7F60"/>
    <w:rsid w:val="00FE0F53"/>
    <w:rsid w:val="00FE15D5"/>
    <w:rsid w:val="00FE25D6"/>
    <w:rsid w:val="00FE40D9"/>
    <w:rsid w:val="00FE5A4B"/>
    <w:rsid w:val="00FE6110"/>
    <w:rsid w:val="00FF0683"/>
    <w:rsid w:val="00FF1556"/>
    <w:rsid w:val="00FF2707"/>
    <w:rsid w:val="00FF4D43"/>
    <w:rsid w:val="00FF60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90FA1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597D47"/>
    <w:rPr>
      <w:rFonts w:eastAsia="SimSun"/>
      <w:sz w:val="24"/>
      <w:lang w:val="bg-BG" w:eastAsia="zh-CN"/>
    </w:rPr>
  </w:style>
  <w:style w:type="character" w:customStyle="1" w:styleId="CharChar11">
    <w:name w:val="Char Char11"/>
    <w:uiPriority w:val="99"/>
    <w:rsid w:val="00864BFA"/>
    <w:rPr>
      <w:rFonts w:eastAsia="SimSun"/>
      <w:sz w:val="24"/>
      <w:lang w:val="bg-BG" w:eastAsia="zh-CN"/>
    </w:rPr>
  </w:style>
  <w:style w:type="character" w:customStyle="1" w:styleId="CharChar12">
    <w:name w:val="Char Char12"/>
    <w:uiPriority w:val="99"/>
    <w:rsid w:val="00664004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E11DC6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C14531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D2460E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CD7880"/>
    <w:rPr>
      <w:rFonts w:eastAsia="SimSun"/>
      <w:sz w:val="24"/>
      <w:lang w:val="bg-BG" w:eastAsia="zh-CN"/>
    </w:rPr>
  </w:style>
  <w:style w:type="character" w:customStyle="1" w:styleId="CharChar17">
    <w:name w:val="Char Char17"/>
    <w:uiPriority w:val="99"/>
    <w:rsid w:val="007F24D4"/>
    <w:rPr>
      <w:rFonts w:eastAsia="SimSun"/>
      <w:sz w:val="24"/>
      <w:lang w:val="bg-BG" w:eastAsia="zh-CN"/>
    </w:rPr>
  </w:style>
  <w:style w:type="character" w:customStyle="1" w:styleId="CharChar18">
    <w:name w:val="Char Char18"/>
    <w:uiPriority w:val="99"/>
    <w:rsid w:val="00E41FD5"/>
    <w:rPr>
      <w:rFonts w:eastAsia="SimSun"/>
      <w:sz w:val="24"/>
      <w:lang w:val="bg-BG" w:eastAsia="zh-CN"/>
    </w:rPr>
  </w:style>
  <w:style w:type="character" w:customStyle="1" w:styleId="CharChar19">
    <w:name w:val="Char Char19"/>
    <w:uiPriority w:val="99"/>
    <w:rsid w:val="00602D87"/>
    <w:rPr>
      <w:rFonts w:eastAsia="SimSun"/>
      <w:sz w:val="24"/>
      <w:lang w:val="bg-BG" w:eastAsia="zh-CN"/>
    </w:rPr>
  </w:style>
  <w:style w:type="character" w:customStyle="1" w:styleId="CharChar20">
    <w:name w:val="Char Char20"/>
    <w:uiPriority w:val="99"/>
    <w:rsid w:val="00FF2707"/>
    <w:rPr>
      <w:rFonts w:eastAsia="SimSun"/>
      <w:sz w:val="24"/>
      <w:lang w:val="bg-BG" w:eastAsia="zh-CN"/>
    </w:rPr>
  </w:style>
  <w:style w:type="character" w:customStyle="1" w:styleId="CharChar21">
    <w:name w:val="Char Char21"/>
    <w:uiPriority w:val="99"/>
    <w:rsid w:val="00F85E69"/>
    <w:rPr>
      <w:rFonts w:eastAsia="SimSun"/>
      <w:sz w:val="24"/>
      <w:lang w:val="bg-BG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781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1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1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1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1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17</TotalTime>
  <Pages>2</Pages>
  <Words>601</Words>
  <Characters>3429</Characters>
  <Application>Microsoft Office Outlook</Application>
  <DocSecurity>0</DocSecurity>
  <Lines>0</Lines>
  <Paragraphs>0</Paragraphs>
  <ScaleCrop>false</ScaleCrop>
  <Company>RIEW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subject/>
  <dc:creator>Osmanova</dc:creator>
  <cp:keywords/>
  <dc:description/>
  <cp:lastModifiedBy>Staneva</cp:lastModifiedBy>
  <cp:revision>7</cp:revision>
  <cp:lastPrinted>2014-07-01T13:57:00Z</cp:lastPrinted>
  <dcterms:created xsi:type="dcterms:W3CDTF">2014-07-01T07:57:00Z</dcterms:created>
  <dcterms:modified xsi:type="dcterms:W3CDTF">2014-07-01T13:57:00Z</dcterms:modified>
</cp:coreProperties>
</file>