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556" w:rsidRPr="00516466" w:rsidRDefault="00EC5556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C5556" w:rsidRPr="00516466" w:rsidRDefault="00EC5556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C5556" w:rsidRDefault="00EC5556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C5556" w:rsidRPr="00516466" w:rsidRDefault="00EC5556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C5556" w:rsidRDefault="00EC5556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EC5556" w:rsidRPr="009E74C0" w:rsidRDefault="00EC5556" w:rsidP="00B6246D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„САТА” ООД и „Стоянстрой” ЕООД</w:t>
      </w:r>
    </w:p>
    <w:p w:rsidR="00EC5556" w:rsidRDefault="00EC5556" w:rsidP="00B6246D">
      <w:pPr>
        <w:ind w:right="2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>гр. Пловдив</w:t>
      </w:r>
      <w:r w:rsidRPr="0054538D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б</w:t>
      </w:r>
      <w:r w:rsidRPr="0054538D">
        <w:rPr>
          <w:rFonts w:ascii="Verdana" w:hAnsi="Verdana"/>
          <w:bCs/>
          <w:lang w:val="bg-BG"/>
        </w:rPr>
        <w:t>ул. ”</w:t>
      </w:r>
      <w:r>
        <w:rPr>
          <w:rFonts w:ascii="Verdana" w:hAnsi="Verdana"/>
          <w:bCs/>
          <w:lang w:val="bg-BG"/>
        </w:rPr>
        <w:t>6-ти септември</w:t>
      </w:r>
      <w:r w:rsidRPr="0054538D">
        <w:rPr>
          <w:rFonts w:ascii="Verdana" w:hAnsi="Verdana"/>
          <w:bCs/>
          <w:lang w:val="bg-BG"/>
        </w:rPr>
        <w:t>” №</w:t>
      </w:r>
      <w:r>
        <w:rPr>
          <w:rFonts w:ascii="Verdana" w:hAnsi="Verdana"/>
          <w:bCs/>
          <w:lang w:val="bg-BG"/>
        </w:rPr>
        <w:t xml:space="preserve"> 252</w:t>
      </w:r>
    </w:p>
    <w:p w:rsidR="00EC5556" w:rsidRPr="00B6246D" w:rsidRDefault="00EC5556" w:rsidP="00B6246D">
      <w:pPr>
        <w:ind w:right="240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EC5556" w:rsidRDefault="00EC5556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Източен</w:t>
      </w:r>
    </w:p>
    <w:p w:rsidR="00EC5556" w:rsidRPr="00B6246D" w:rsidRDefault="00EC5556" w:rsidP="0052224F">
      <w:pPr>
        <w:ind w:right="240"/>
        <w:jc w:val="both"/>
        <w:rPr>
          <w:rFonts w:ascii="Verdana" w:hAnsi="Verdana"/>
          <w:b/>
          <w:color w:val="C0C0C0"/>
          <w:lang w:val="bg-BG"/>
        </w:rPr>
      </w:pPr>
      <w:r w:rsidRPr="00B6246D">
        <w:rPr>
          <w:rFonts w:ascii="Verdana" w:hAnsi="Verdana"/>
          <w:b/>
          <w:color w:val="C0C0C0"/>
          <w:lang w:val="bg-BG"/>
        </w:rPr>
        <w:t>БД ИБР Пловдив</w:t>
      </w:r>
    </w:p>
    <w:p w:rsidR="00EC5556" w:rsidRPr="00272C23" w:rsidRDefault="00EC5556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EC5556" w:rsidRPr="001301F3" w:rsidRDefault="00EC5556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EC5556" w:rsidRDefault="00EC5556" w:rsidP="00B6246D">
      <w:pPr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ОВОС-502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20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Предприятие за производство на сокове и нектари“</w:t>
      </w:r>
      <w:r w:rsidRPr="00CC53BB">
        <w:rPr>
          <w:rFonts w:ascii="Verdana" w:hAnsi="Verdana"/>
          <w:b/>
          <w:lang w:val="bg-BG"/>
        </w:rPr>
        <w:t xml:space="preserve"> </w:t>
      </w:r>
      <w:r w:rsidRPr="001831A3">
        <w:rPr>
          <w:rFonts w:ascii="Verdana" w:hAnsi="Verdana"/>
          <w:lang w:val="bg-BG"/>
        </w:rPr>
        <w:t>в имот</w:t>
      </w:r>
      <w:r>
        <w:rPr>
          <w:rFonts w:ascii="Verdana" w:hAnsi="Verdana"/>
          <w:lang w:val="bg-BG"/>
        </w:rPr>
        <w:t xml:space="preserve"> 56784.525.262, с адрес бул.”6-ти септември” 252, гр. Пловдив.</w:t>
      </w:r>
    </w:p>
    <w:p w:rsidR="00EC5556" w:rsidRPr="001831A3" w:rsidRDefault="00EC5556" w:rsidP="00CC53BB">
      <w:pPr>
        <w:ind w:right="240"/>
        <w:jc w:val="both"/>
        <w:rPr>
          <w:rFonts w:ascii="Verdana" w:hAnsi="Verdana"/>
          <w:lang w:val="bg-BG"/>
        </w:rPr>
      </w:pPr>
    </w:p>
    <w:p w:rsidR="00EC5556" w:rsidRPr="004C247F" w:rsidRDefault="00EC5556" w:rsidP="00CC53BB">
      <w:pPr>
        <w:ind w:right="240"/>
        <w:jc w:val="both"/>
        <w:rPr>
          <w:rFonts w:ascii="Verdana" w:hAnsi="Verdana"/>
          <w:lang w:val="ru-RU"/>
        </w:rPr>
      </w:pPr>
    </w:p>
    <w:p w:rsidR="00EC5556" w:rsidRDefault="00EC5556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C5556" w:rsidRPr="00516466" w:rsidRDefault="00EC555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C5556" w:rsidRPr="00516466" w:rsidRDefault="00EC555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C5556" w:rsidRPr="00516466" w:rsidRDefault="00EC5556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C5556" w:rsidRPr="00516466" w:rsidRDefault="00EC5556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т.7,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C5556" w:rsidRPr="00516466" w:rsidRDefault="00EC5556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Кметство район Източен.</w:t>
      </w:r>
    </w:p>
    <w:p w:rsidR="00EC5556" w:rsidRPr="00516466" w:rsidRDefault="00EC5556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C5556" w:rsidRPr="00516466" w:rsidRDefault="00EC5556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EC5556" w:rsidRPr="00516466" w:rsidRDefault="00EC555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C5556" w:rsidRPr="00516466" w:rsidRDefault="00EC555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C5556" w:rsidRPr="00516466" w:rsidRDefault="00EC555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C5556" w:rsidRPr="00516466" w:rsidRDefault="00EC555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EC5556" w:rsidRPr="00516466" w:rsidRDefault="00EC5556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C5556" w:rsidRPr="00BD3E37" w:rsidRDefault="00EC555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EC5556" w:rsidRPr="00516466" w:rsidRDefault="00EC5556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C5556" w:rsidRPr="00516466" w:rsidRDefault="00EC555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EC5556" w:rsidRPr="00516466" w:rsidRDefault="00EC555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C5556" w:rsidRPr="00516466" w:rsidRDefault="00EC5556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C5556" w:rsidRPr="00516466" w:rsidRDefault="00EC555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C5556" w:rsidRPr="00516466" w:rsidRDefault="00EC555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C5556" w:rsidRDefault="00EC5556" w:rsidP="00516466">
      <w:pPr>
        <w:ind w:right="566"/>
        <w:jc w:val="both"/>
        <w:rPr>
          <w:rFonts w:ascii="Verdana" w:hAnsi="Verdana"/>
          <w:lang w:val="ru-RU"/>
        </w:rPr>
      </w:pPr>
    </w:p>
    <w:p w:rsidR="00EC5556" w:rsidRPr="00516466" w:rsidRDefault="00EC5556" w:rsidP="00516466">
      <w:pPr>
        <w:ind w:right="566"/>
        <w:jc w:val="both"/>
        <w:rPr>
          <w:rFonts w:ascii="Verdana" w:hAnsi="Verdana"/>
          <w:lang w:val="ru-RU"/>
        </w:rPr>
      </w:pPr>
    </w:p>
    <w:p w:rsidR="00EC5556" w:rsidRPr="00516466" w:rsidRDefault="00EC5556" w:rsidP="006C0EC4">
      <w:pPr>
        <w:ind w:right="240"/>
        <w:jc w:val="both"/>
        <w:rPr>
          <w:rFonts w:ascii="Verdana" w:hAnsi="Verdana"/>
          <w:lang w:val="ru-RU"/>
        </w:rPr>
      </w:pPr>
    </w:p>
    <w:p w:rsidR="00EC5556" w:rsidRDefault="00EC555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C5556" w:rsidRDefault="00EC5556" w:rsidP="001C479F">
      <w:pPr>
        <w:jc w:val="both"/>
        <w:rPr>
          <w:rFonts w:ascii="Verdana" w:hAnsi="Verdana"/>
          <w:b/>
          <w:lang w:val="ru-RU"/>
        </w:rPr>
      </w:pPr>
    </w:p>
    <w:p w:rsidR="00EC5556" w:rsidRDefault="00EC555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C5556" w:rsidRDefault="00EC5556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C5556" w:rsidRDefault="00EC5556" w:rsidP="00E3467A">
      <w:pPr>
        <w:jc w:val="both"/>
        <w:rPr>
          <w:rFonts w:ascii="Verdana" w:hAnsi="Verdana"/>
          <w:i/>
          <w:lang w:val="ru-RU"/>
        </w:rPr>
      </w:pPr>
    </w:p>
    <w:p w:rsidR="00EC5556" w:rsidRDefault="00EC5556" w:rsidP="00E3467A">
      <w:pPr>
        <w:jc w:val="both"/>
        <w:rPr>
          <w:rFonts w:ascii="Verdana" w:hAnsi="Verdana"/>
          <w:i/>
          <w:lang w:val="ru-RU"/>
        </w:rPr>
      </w:pPr>
    </w:p>
    <w:sectPr w:rsidR="00EC5556" w:rsidSect="000A00BD">
      <w:footerReference w:type="default" r:id="rId7"/>
      <w:headerReference w:type="first" r:id="rId8"/>
      <w:footerReference w:type="first" r:id="rId9"/>
      <w:pgSz w:w="11907" w:h="16840" w:code="9"/>
      <w:pgMar w:top="1134" w:right="567" w:bottom="709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556" w:rsidRDefault="00EC5556">
      <w:r>
        <w:separator/>
      </w:r>
    </w:p>
  </w:endnote>
  <w:endnote w:type="continuationSeparator" w:id="0">
    <w:p w:rsidR="00EC5556" w:rsidRDefault="00EC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556" w:rsidRDefault="00EC555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EC5556" w:rsidRDefault="00EC5556" w:rsidP="0022049F">
                <w:pPr>
                  <w:jc w:val="both"/>
                </w:pPr>
                <w:r w:rsidRPr="003163B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C5556" w:rsidRPr="009463AE" w:rsidRDefault="00EC555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C5556" w:rsidRDefault="00EC5556" w:rsidP="0022049F">
    <w:pPr>
      <w:pStyle w:val="Footer"/>
      <w:jc w:val="center"/>
      <w:rPr>
        <w:lang w:val="bg-BG"/>
      </w:rPr>
    </w:pPr>
  </w:p>
  <w:p w:rsidR="00EC5556" w:rsidRPr="009463AE" w:rsidRDefault="00EC5556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556" w:rsidRDefault="00EC555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EC5556" w:rsidRDefault="00EC5556" w:rsidP="0022049F">
                <w:pPr>
                  <w:jc w:val="both"/>
                </w:pPr>
                <w:r w:rsidRPr="003163B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C5556" w:rsidRPr="009463AE" w:rsidRDefault="00EC555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C5556" w:rsidRDefault="00EC5556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556" w:rsidRDefault="00EC5556">
      <w:r>
        <w:separator/>
      </w:r>
    </w:p>
  </w:footnote>
  <w:footnote w:type="continuationSeparator" w:id="0">
    <w:p w:rsidR="00EC5556" w:rsidRDefault="00EC55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556" w:rsidRPr="005B69F7" w:rsidRDefault="00EC5556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EC5556" w:rsidRPr="005B69F7" w:rsidRDefault="00EC5556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C5556" w:rsidRPr="003106F6" w:rsidRDefault="00EC5556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C5556" w:rsidRPr="00ED1377" w:rsidRDefault="00EC5556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2DE8"/>
    <w:rsid w:val="00024D58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00BD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56826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31A3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2045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8C9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4CE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63BA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43ED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3471A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47F"/>
    <w:rsid w:val="004D1C4C"/>
    <w:rsid w:val="004E33EB"/>
    <w:rsid w:val="004E5272"/>
    <w:rsid w:val="004E5A17"/>
    <w:rsid w:val="004E72EB"/>
    <w:rsid w:val="004F25DB"/>
    <w:rsid w:val="004F2C70"/>
    <w:rsid w:val="004F3F45"/>
    <w:rsid w:val="004F55FE"/>
    <w:rsid w:val="00503E3B"/>
    <w:rsid w:val="00504533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538D"/>
    <w:rsid w:val="00547E76"/>
    <w:rsid w:val="00553C56"/>
    <w:rsid w:val="00553F40"/>
    <w:rsid w:val="00555E33"/>
    <w:rsid w:val="00563007"/>
    <w:rsid w:val="00565F47"/>
    <w:rsid w:val="0056691F"/>
    <w:rsid w:val="00570D9D"/>
    <w:rsid w:val="00571FF0"/>
    <w:rsid w:val="00572451"/>
    <w:rsid w:val="00575F17"/>
    <w:rsid w:val="00577069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25235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4BBA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079B"/>
    <w:rsid w:val="007D13F0"/>
    <w:rsid w:val="007D452B"/>
    <w:rsid w:val="007D4FF0"/>
    <w:rsid w:val="007D5A5E"/>
    <w:rsid w:val="007E39B5"/>
    <w:rsid w:val="007F24D4"/>
    <w:rsid w:val="007F26EC"/>
    <w:rsid w:val="007F2931"/>
    <w:rsid w:val="007F2A95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127D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7639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340"/>
    <w:rsid w:val="008F58BC"/>
    <w:rsid w:val="008F66CE"/>
    <w:rsid w:val="009046D5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E74C0"/>
    <w:rsid w:val="009F10B8"/>
    <w:rsid w:val="00A0202C"/>
    <w:rsid w:val="00A0273D"/>
    <w:rsid w:val="00A06685"/>
    <w:rsid w:val="00A06CFC"/>
    <w:rsid w:val="00A100E2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244D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22DA1"/>
    <w:rsid w:val="00B27FD7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6246D"/>
    <w:rsid w:val="00B73574"/>
    <w:rsid w:val="00B74F2D"/>
    <w:rsid w:val="00B76562"/>
    <w:rsid w:val="00B81D03"/>
    <w:rsid w:val="00B8242B"/>
    <w:rsid w:val="00B82823"/>
    <w:rsid w:val="00B82CE0"/>
    <w:rsid w:val="00B82E54"/>
    <w:rsid w:val="00B831BB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30E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646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3BB"/>
    <w:rsid w:val="00CC55D4"/>
    <w:rsid w:val="00CD413E"/>
    <w:rsid w:val="00CD6886"/>
    <w:rsid w:val="00CD7880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76C2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46A8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3C49"/>
    <w:rsid w:val="00D8478C"/>
    <w:rsid w:val="00D86F1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67A"/>
    <w:rsid w:val="00E41A03"/>
    <w:rsid w:val="00E41CC6"/>
    <w:rsid w:val="00E41D0D"/>
    <w:rsid w:val="00E41FD5"/>
    <w:rsid w:val="00E42572"/>
    <w:rsid w:val="00E5025C"/>
    <w:rsid w:val="00E51EB0"/>
    <w:rsid w:val="00E51FB3"/>
    <w:rsid w:val="00E557C7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87520"/>
    <w:rsid w:val="00E95C8D"/>
    <w:rsid w:val="00E97186"/>
    <w:rsid w:val="00E97C7E"/>
    <w:rsid w:val="00EA00EA"/>
    <w:rsid w:val="00EA32F7"/>
    <w:rsid w:val="00EB4165"/>
    <w:rsid w:val="00EB4756"/>
    <w:rsid w:val="00EC55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627F"/>
    <w:rsid w:val="00F90FA1"/>
    <w:rsid w:val="00F94B8F"/>
    <w:rsid w:val="00FA080C"/>
    <w:rsid w:val="00FA67C2"/>
    <w:rsid w:val="00FA70D5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CD7880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7F24D4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E41FD5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64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601</Words>
  <Characters>3430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11</cp:revision>
  <cp:lastPrinted>2014-06-27T12:28:00Z</cp:lastPrinted>
  <dcterms:created xsi:type="dcterms:W3CDTF">2014-06-27T12:21:00Z</dcterms:created>
  <dcterms:modified xsi:type="dcterms:W3CDTF">2014-06-27T12:29:00Z</dcterms:modified>
</cp:coreProperties>
</file>