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44" w:rsidRPr="00516466" w:rsidRDefault="00BC0C4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C0C44" w:rsidRPr="00516466" w:rsidRDefault="00BC0C4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BC0C44" w:rsidRDefault="00BC0C4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C0C44" w:rsidRPr="00516466" w:rsidRDefault="00BC0C4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C0C44" w:rsidRDefault="00BC0C44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BC0C44" w:rsidRPr="00803A59" w:rsidRDefault="00BC0C44" w:rsidP="00B6246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Про фиш 1 ООД</w:t>
      </w:r>
    </w:p>
    <w:p w:rsidR="00BC0C44" w:rsidRDefault="00BC0C44" w:rsidP="00B6246D">
      <w:pPr>
        <w:ind w:right="2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б</w:t>
      </w:r>
      <w:r w:rsidRPr="0054538D">
        <w:rPr>
          <w:rFonts w:ascii="Verdana" w:hAnsi="Verdana"/>
          <w:bCs/>
          <w:lang w:val="bg-BG"/>
        </w:rPr>
        <w:t>ул. ”</w:t>
      </w:r>
      <w:r>
        <w:rPr>
          <w:rFonts w:ascii="Verdana" w:hAnsi="Verdana"/>
          <w:bCs/>
          <w:lang w:val="bg-BG"/>
        </w:rPr>
        <w:t>Руски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15 А</w:t>
      </w:r>
    </w:p>
    <w:p w:rsidR="00BC0C44" w:rsidRDefault="00BC0C4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Стамболийски</w:t>
      </w:r>
    </w:p>
    <w:p w:rsidR="00BC0C44" w:rsidRPr="004F02BD" w:rsidRDefault="00BC0C4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Йоаким Груево</w:t>
      </w:r>
    </w:p>
    <w:p w:rsidR="00BC0C44" w:rsidRPr="00F42BE2" w:rsidRDefault="00BC0C4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BC0C44" w:rsidRPr="00272C23" w:rsidRDefault="00BC0C44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BC0C44" w:rsidRPr="001301F3" w:rsidRDefault="00BC0C44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C0C44" w:rsidRDefault="00BC0C44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ОВОС-499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19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предприятие за отглеждане на риба“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Cs/>
          <w:lang w:val="bg-BG"/>
        </w:rPr>
        <w:t>№ 007163</w:t>
      </w:r>
      <w:r>
        <w:rPr>
          <w:rFonts w:ascii="Verdana" w:hAnsi="Verdana"/>
          <w:lang w:val="bg-BG"/>
        </w:rPr>
        <w:t>, в с.Йоаким Груево, общ. Стамболийски.</w:t>
      </w:r>
    </w:p>
    <w:p w:rsidR="00BC0C44" w:rsidRPr="001831A3" w:rsidRDefault="00BC0C44" w:rsidP="00CC53BB">
      <w:pPr>
        <w:ind w:right="240"/>
        <w:jc w:val="both"/>
        <w:rPr>
          <w:rFonts w:ascii="Verdana" w:hAnsi="Verdana"/>
          <w:lang w:val="bg-BG"/>
        </w:rPr>
      </w:pPr>
    </w:p>
    <w:p w:rsidR="00BC0C44" w:rsidRPr="004C247F" w:rsidRDefault="00BC0C44" w:rsidP="00CC53BB">
      <w:pPr>
        <w:ind w:right="240"/>
        <w:jc w:val="both"/>
        <w:rPr>
          <w:rFonts w:ascii="Verdana" w:hAnsi="Verdana"/>
          <w:lang w:val="ru-RU"/>
        </w:rPr>
      </w:pPr>
    </w:p>
    <w:p w:rsidR="00BC0C44" w:rsidRDefault="00BC0C4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BC0C44" w:rsidRPr="00516466" w:rsidRDefault="00BC0C4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BC0C44" w:rsidRPr="00516466" w:rsidRDefault="00BC0C4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C0C44" w:rsidRPr="00516466" w:rsidRDefault="00BC0C44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C0C44" w:rsidRPr="00516466" w:rsidRDefault="00BC0C4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C0C44" w:rsidRPr="00516466" w:rsidRDefault="00BC0C44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Стамболийски и кметство с. Йоаким Груево.</w:t>
      </w:r>
    </w:p>
    <w:p w:rsidR="00BC0C44" w:rsidRPr="00516466" w:rsidRDefault="00BC0C4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C0C44" w:rsidRPr="00516466" w:rsidRDefault="00BC0C4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C0C44" w:rsidRPr="00516466" w:rsidRDefault="00BC0C4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C0C44" w:rsidRPr="00BD3E37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0000424 „Река Въча Тракия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BC0C44" w:rsidRPr="00516466" w:rsidRDefault="00BC0C4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C0C44" w:rsidRPr="00516466" w:rsidRDefault="00BC0C4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BC0C44" w:rsidRPr="00516466" w:rsidRDefault="00BC0C4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C0C44" w:rsidRPr="00516466" w:rsidRDefault="00BC0C4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C0C44" w:rsidRDefault="00BC0C44" w:rsidP="00516466">
      <w:pPr>
        <w:ind w:right="566"/>
        <w:jc w:val="both"/>
        <w:rPr>
          <w:rFonts w:ascii="Verdana" w:hAnsi="Verdana"/>
          <w:lang w:val="ru-RU"/>
        </w:rPr>
      </w:pPr>
    </w:p>
    <w:p w:rsidR="00BC0C44" w:rsidRPr="00516466" w:rsidRDefault="00BC0C44" w:rsidP="00516466">
      <w:pPr>
        <w:ind w:right="566"/>
        <w:jc w:val="both"/>
        <w:rPr>
          <w:rFonts w:ascii="Verdana" w:hAnsi="Verdana"/>
          <w:lang w:val="ru-RU"/>
        </w:rPr>
      </w:pPr>
    </w:p>
    <w:p w:rsidR="00BC0C44" w:rsidRPr="00516466" w:rsidRDefault="00BC0C44" w:rsidP="006C0EC4">
      <w:pPr>
        <w:ind w:right="240"/>
        <w:jc w:val="both"/>
        <w:rPr>
          <w:rFonts w:ascii="Verdana" w:hAnsi="Verdana"/>
          <w:lang w:val="ru-RU"/>
        </w:rPr>
      </w:pPr>
    </w:p>
    <w:p w:rsidR="00BC0C44" w:rsidRDefault="00BC0C4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C0C44" w:rsidRDefault="00BC0C44" w:rsidP="001C479F">
      <w:pPr>
        <w:jc w:val="both"/>
        <w:rPr>
          <w:rFonts w:ascii="Verdana" w:hAnsi="Verdana"/>
          <w:b/>
          <w:lang w:val="ru-RU"/>
        </w:rPr>
      </w:pPr>
    </w:p>
    <w:p w:rsidR="00BC0C44" w:rsidRDefault="00BC0C4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BC0C44" w:rsidRDefault="00BC0C4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C0C44" w:rsidRDefault="00BC0C44" w:rsidP="001C479F">
      <w:pPr>
        <w:jc w:val="both"/>
        <w:rPr>
          <w:rFonts w:ascii="Verdana" w:hAnsi="Verdana"/>
          <w:i/>
          <w:lang w:val="ru-RU"/>
        </w:rPr>
      </w:pPr>
    </w:p>
    <w:sectPr w:rsidR="00BC0C44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C44" w:rsidRDefault="00BC0C44">
      <w:r>
        <w:separator/>
      </w:r>
    </w:p>
  </w:endnote>
  <w:endnote w:type="continuationSeparator" w:id="0">
    <w:p w:rsidR="00BC0C44" w:rsidRDefault="00BC0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C44" w:rsidRDefault="00BC0C4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BC0C44" w:rsidRDefault="00BC0C44" w:rsidP="0022049F">
                <w:pPr>
                  <w:jc w:val="both"/>
                </w:pPr>
                <w:r w:rsidRPr="00F76F0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C0C44" w:rsidRPr="009463AE" w:rsidRDefault="00BC0C4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C0C44" w:rsidRDefault="00BC0C44" w:rsidP="0022049F">
    <w:pPr>
      <w:pStyle w:val="Footer"/>
      <w:jc w:val="center"/>
      <w:rPr>
        <w:lang w:val="bg-BG"/>
      </w:rPr>
    </w:pPr>
  </w:p>
  <w:p w:rsidR="00BC0C44" w:rsidRPr="009463AE" w:rsidRDefault="00BC0C4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C44" w:rsidRDefault="00BC0C4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BC0C44" w:rsidRDefault="00BC0C44" w:rsidP="0022049F">
                <w:pPr>
                  <w:jc w:val="both"/>
                </w:pPr>
                <w:r w:rsidRPr="00F76F0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C0C44" w:rsidRPr="009463AE" w:rsidRDefault="00BC0C4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C0C44" w:rsidRDefault="00BC0C4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C44" w:rsidRDefault="00BC0C44">
      <w:r>
        <w:separator/>
      </w:r>
    </w:p>
  </w:footnote>
  <w:footnote w:type="continuationSeparator" w:id="0">
    <w:p w:rsidR="00BC0C44" w:rsidRDefault="00BC0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C44" w:rsidRPr="005B69F7" w:rsidRDefault="00BC0C4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C0C44" w:rsidRPr="005B69F7" w:rsidRDefault="00BC0C4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C0C44" w:rsidRPr="003106F6" w:rsidRDefault="00BC0C4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C0C44" w:rsidRPr="00ED1377" w:rsidRDefault="00BC0C4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2DE8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6510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1F84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6826"/>
    <w:rsid w:val="00156E7F"/>
    <w:rsid w:val="00160902"/>
    <w:rsid w:val="0016429C"/>
    <w:rsid w:val="00165EDB"/>
    <w:rsid w:val="00166CC1"/>
    <w:rsid w:val="001677A0"/>
    <w:rsid w:val="00170AFC"/>
    <w:rsid w:val="00171D14"/>
    <w:rsid w:val="0017213D"/>
    <w:rsid w:val="00172303"/>
    <w:rsid w:val="0017316E"/>
    <w:rsid w:val="00173EF0"/>
    <w:rsid w:val="0017407B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2045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63BA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02BD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538D"/>
    <w:rsid w:val="00547E76"/>
    <w:rsid w:val="00553C56"/>
    <w:rsid w:val="00553F40"/>
    <w:rsid w:val="00555E33"/>
    <w:rsid w:val="00563007"/>
    <w:rsid w:val="00565F47"/>
    <w:rsid w:val="0056691F"/>
    <w:rsid w:val="00570D9D"/>
    <w:rsid w:val="00571FF0"/>
    <w:rsid w:val="00572451"/>
    <w:rsid w:val="00575F17"/>
    <w:rsid w:val="00577069"/>
    <w:rsid w:val="00577837"/>
    <w:rsid w:val="00584A5A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02D87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0FF4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03C9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B755A"/>
    <w:rsid w:val="007C4B83"/>
    <w:rsid w:val="007C5D47"/>
    <w:rsid w:val="007D079B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3A59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6797"/>
    <w:rsid w:val="00847E91"/>
    <w:rsid w:val="0085127D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47FA0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37B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E74C0"/>
    <w:rsid w:val="009F10B8"/>
    <w:rsid w:val="00A0202C"/>
    <w:rsid w:val="00A0273D"/>
    <w:rsid w:val="00A06685"/>
    <w:rsid w:val="00A06CFC"/>
    <w:rsid w:val="00A100E2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35EC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1BB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0C44"/>
    <w:rsid w:val="00BC1796"/>
    <w:rsid w:val="00BC2502"/>
    <w:rsid w:val="00BC2769"/>
    <w:rsid w:val="00BC6140"/>
    <w:rsid w:val="00BD3201"/>
    <w:rsid w:val="00BD3E37"/>
    <w:rsid w:val="00BD6F32"/>
    <w:rsid w:val="00BE007A"/>
    <w:rsid w:val="00BE30E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27105"/>
    <w:rsid w:val="00D31B84"/>
    <w:rsid w:val="00D40692"/>
    <w:rsid w:val="00D41294"/>
    <w:rsid w:val="00D43759"/>
    <w:rsid w:val="00D44CA5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199D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1FD5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AB3"/>
    <w:rsid w:val="00E95C8D"/>
    <w:rsid w:val="00E97186"/>
    <w:rsid w:val="00E97C7E"/>
    <w:rsid w:val="00EA00EA"/>
    <w:rsid w:val="00EA32F7"/>
    <w:rsid w:val="00EB4165"/>
    <w:rsid w:val="00EB4756"/>
    <w:rsid w:val="00EC55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2BE2"/>
    <w:rsid w:val="00F43546"/>
    <w:rsid w:val="00F43FEA"/>
    <w:rsid w:val="00F4519A"/>
    <w:rsid w:val="00F479AF"/>
    <w:rsid w:val="00F601E3"/>
    <w:rsid w:val="00F6298A"/>
    <w:rsid w:val="00F64EE1"/>
    <w:rsid w:val="00F732C9"/>
    <w:rsid w:val="00F74AA2"/>
    <w:rsid w:val="00F75B71"/>
    <w:rsid w:val="00F75D6C"/>
    <w:rsid w:val="00F7627F"/>
    <w:rsid w:val="00F76F00"/>
    <w:rsid w:val="00F81704"/>
    <w:rsid w:val="00F85E69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6250"/>
    <w:rsid w:val="00FC767E"/>
    <w:rsid w:val="00FD0EC8"/>
    <w:rsid w:val="00FD1756"/>
    <w:rsid w:val="00FD403A"/>
    <w:rsid w:val="00FD48E3"/>
    <w:rsid w:val="00FD7510"/>
    <w:rsid w:val="00FD7B51"/>
    <w:rsid w:val="00FD7F60"/>
    <w:rsid w:val="00FE0F53"/>
    <w:rsid w:val="00FE15D5"/>
    <w:rsid w:val="00FE25D6"/>
    <w:rsid w:val="00FE40D9"/>
    <w:rsid w:val="00FE5A4B"/>
    <w:rsid w:val="00FE6110"/>
    <w:rsid w:val="00FF0683"/>
    <w:rsid w:val="00FF1556"/>
    <w:rsid w:val="00FF2707"/>
    <w:rsid w:val="00FF3BBE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02D87"/>
    <w:rPr>
      <w:rFonts w:eastAsia="SimSun"/>
      <w:sz w:val="24"/>
      <w:lang w:val="bg-BG" w:eastAsia="zh-CN"/>
    </w:rPr>
  </w:style>
  <w:style w:type="character" w:customStyle="1" w:styleId="CharChar20">
    <w:name w:val="Char Char20"/>
    <w:uiPriority w:val="99"/>
    <w:rsid w:val="00FF2707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F85E69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D27105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598</Words>
  <Characters>3414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2014-07-03T07:58:00Z</cp:lastPrinted>
  <dcterms:created xsi:type="dcterms:W3CDTF">2014-07-03T07:27:00Z</dcterms:created>
  <dcterms:modified xsi:type="dcterms:W3CDTF">2014-07-03T07:58:00Z</dcterms:modified>
</cp:coreProperties>
</file>