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F4" w:rsidRPr="00516466" w:rsidRDefault="001A36F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A36F4" w:rsidRPr="00516466" w:rsidRDefault="001A36F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1A36F4" w:rsidRDefault="001A36F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A36F4" w:rsidRPr="00516466" w:rsidRDefault="001A36F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A36F4" w:rsidRDefault="001A36F4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1A36F4" w:rsidRPr="00803A59" w:rsidRDefault="001A36F4" w:rsidP="00B6246D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Петя Запрянова Костадинова</w:t>
      </w:r>
    </w:p>
    <w:p w:rsidR="001A36F4" w:rsidRDefault="001A36F4" w:rsidP="00B6246D">
      <w:pPr>
        <w:ind w:right="2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>гр. Асеновград</w:t>
      </w:r>
      <w:r w:rsidRPr="0054538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</w:t>
      </w:r>
      <w:r w:rsidRPr="0054538D">
        <w:rPr>
          <w:rFonts w:ascii="Verdana" w:hAnsi="Verdana"/>
          <w:bCs/>
          <w:lang w:val="bg-BG"/>
        </w:rPr>
        <w:t>ул. ”</w:t>
      </w:r>
      <w:r>
        <w:rPr>
          <w:rFonts w:ascii="Verdana" w:hAnsi="Verdana"/>
          <w:bCs/>
          <w:lang w:val="bg-BG"/>
        </w:rPr>
        <w:t>поп Ангел Чолаков</w:t>
      </w:r>
      <w:r w:rsidRPr="0054538D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 xml:space="preserve"> 36</w:t>
      </w:r>
    </w:p>
    <w:p w:rsidR="001A36F4" w:rsidRPr="004F02BD" w:rsidRDefault="001A36F4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Асеновград</w:t>
      </w:r>
    </w:p>
    <w:p w:rsidR="001A36F4" w:rsidRPr="00F42BE2" w:rsidRDefault="001A36F4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1A36F4" w:rsidRPr="00272C23" w:rsidRDefault="001A36F4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1A36F4" w:rsidRPr="001301F3" w:rsidRDefault="001A36F4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A36F4" w:rsidRDefault="001A36F4" w:rsidP="00B6246D">
      <w:pPr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ОВОС-493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19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Автосервиз, автомивка и сграда за пране на килими със сондажен кладенец“</w:t>
      </w:r>
      <w:r w:rsidRPr="00CC53BB">
        <w:rPr>
          <w:rFonts w:ascii="Verdana" w:hAnsi="Verdana"/>
          <w:b/>
          <w:lang w:val="bg-BG"/>
        </w:rPr>
        <w:t xml:space="preserve"> </w:t>
      </w:r>
      <w:r w:rsidRPr="001831A3">
        <w:rPr>
          <w:rFonts w:ascii="Verdana" w:hAnsi="Verdana"/>
          <w:lang w:val="bg-BG"/>
        </w:rPr>
        <w:t>в имот</w:t>
      </w:r>
      <w:r>
        <w:rPr>
          <w:rFonts w:ascii="Verdana" w:hAnsi="Verdana"/>
          <w:lang w:val="bg-BG"/>
        </w:rPr>
        <w:t xml:space="preserve">и </w:t>
      </w:r>
      <w:r>
        <w:rPr>
          <w:rFonts w:ascii="Verdana" w:hAnsi="Verdana"/>
          <w:bCs/>
          <w:lang w:val="bg-BG"/>
        </w:rPr>
        <w:t>№№ 00702.507.42, 00702.507.49</w:t>
      </w:r>
      <w:r>
        <w:rPr>
          <w:rFonts w:ascii="Verdana" w:hAnsi="Verdana"/>
          <w:lang w:val="bg-BG"/>
        </w:rPr>
        <w:t>, в гр.Асеновград, общ. Асеновград.</w:t>
      </w:r>
    </w:p>
    <w:p w:rsidR="001A36F4" w:rsidRPr="001831A3" w:rsidRDefault="001A36F4" w:rsidP="00CC53BB">
      <w:pPr>
        <w:ind w:right="240"/>
        <w:jc w:val="both"/>
        <w:rPr>
          <w:rFonts w:ascii="Verdana" w:hAnsi="Verdana"/>
          <w:lang w:val="bg-BG"/>
        </w:rPr>
      </w:pPr>
    </w:p>
    <w:p w:rsidR="001A36F4" w:rsidRPr="004C247F" w:rsidRDefault="001A36F4" w:rsidP="00CC53BB">
      <w:pPr>
        <w:ind w:right="240"/>
        <w:jc w:val="both"/>
        <w:rPr>
          <w:rFonts w:ascii="Verdana" w:hAnsi="Verdana"/>
          <w:lang w:val="ru-RU"/>
        </w:rPr>
      </w:pPr>
    </w:p>
    <w:p w:rsidR="001A36F4" w:rsidRDefault="001A36F4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 г-жо Костадинова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A36F4" w:rsidRPr="00516466" w:rsidRDefault="001A36F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A36F4" w:rsidRPr="00516466" w:rsidRDefault="001A36F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A36F4" w:rsidRPr="00516466" w:rsidRDefault="001A36F4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A36F4" w:rsidRPr="00516466" w:rsidRDefault="001A36F4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A36F4" w:rsidRPr="00516466" w:rsidRDefault="001A36F4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Асеновград.</w:t>
      </w:r>
    </w:p>
    <w:p w:rsidR="001A36F4" w:rsidRPr="00516466" w:rsidRDefault="001A36F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A36F4" w:rsidRPr="00516466" w:rsidRDefault="001A36F4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A36F4" w:rsidRPr="00516466" w:rsidRDefault="001A36F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A36F4" w:rsidRPr="00BD3E37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A36F4" w:rsidRPr="00516466" w:rsidRDefault="001A36F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A36F4" w:rsidRPr="00516466" w:rsidRDefault="001A36F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A36F4" w:rsidRPr="00516466" w:rsidRDefault="001A36F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A36F4" w:rsidRDefault="001A36F4" w:rsidP="00516466">
      <w:pPr>
        <w:ind w:right="566"/>
        <w:jc w:val="both"/>
        <w:rPr>
          <w:rFonts w:ascii="Verdana" w:hAnsi="Verdana"/>
          <w:lang w:val="ru-RU"/>
        </w:rPr>
      </w:pPr>
    </w:p>
    <w:p w:rsidR="001A36F4" w:rsidRPr="00516466" w:rsidRDefault="001A36F4" w:rsidP="00516466">
      <w:pPr>
        <w:ind w:right="566"/>
        <w:jc w:val="both"/>
        <w:rPr>
          <w:rFonts w:ascii="Verdana" w:hAnsi="Verdana"/>
          <w:lang w:val="ru-RU"/>
        </w:rPr>
      </w:pPr>
    </w:p>
    <w:p w:rsidR="001A36F4" w:rsidRPr="00516466" w:rsidRDefault="001A36F4" w:rsidP="006C0EC4">
      <w:pPr>
        <w:ind w:right="240"/>
        <w:jc w:val="both"/>
        <w:rPr>
          <w:rFonts w:ascii="Verdana" w:hAnsi="Verdana"/>
          <w:lang w:val="ru-RU"/>
        </w:rPr>
      </w:pPr>
    </w:p>
    <w:p w:rsidR="001A36F4" w:rsidRDefault="001A36F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A36F4" w:rsidRDefault="001A36F4" w:rsidP="001C479F">
      <w:pPr>
        <w:jc w:val="both"/>
        <w:rPr>
          <w:rFonts w:ascii="Verdana" w:hAnsi="Verdana"/>
          <w:b/>
          <w:lang w:val="ru-RU"/>
        </w:rPr>
      </w:pPr>
    </w:p>
    <w:p w:rsidR="001A36F4" w:rsidRDefault="001A36F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A36F4" w:rsidRDefault="001A36F4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A36F4" w:rsidRDefault="001A36F4" w:rsidP="00E3467A">
      <w:pPr>
        <w:jc w:val="both"/>
        <w:rPr>
          <w:rFonts w:ascii="Verdana" w:hAnsi="Verdana"/>
          <w:i/>
          <w:lang w:val="ru-RU"/>
        </w:rPr>
      </w:pPr>
    </w:p>
    <w:p w:rsidR="001A36F4" w:rsidRPr="00D31B84" w:rsidRDefault="001A36F4" w:rsidP="00602D87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p w:rsidR="001A36F4" w:rsidRDefault="001A36F4" w:rsidP="00FF2707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sectPr w:rsidR="001A36F4" w:rsidSect="000A00BD">
      <w:footerReference w:type="default" r:id="rId7"/>
      <w:headerReference w:type="first" r:id="rId8"/>
      <w:footerReference w:type="first" r:id="rId9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6F4" w:rsidRDefault="001A36F4">
      <w:r>
        <w:separator/>
      </w:r>
    </w:p>
  </w:endnote>
  <w:endnote w:type="continuationSeparator" w:id="0">
    <w:p w:rsidR="001A36F4" w:rsidRDefault="001A3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F4" w:rsidRDefault="001A36F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1A36F4" w:rsidRDefault="001A36F4" w:rsidP="0022049F">
                <w:pPr>
                  <w:jc w:val="both"/>
                </w:pPr>
                <w:r w:rsidRPr="00F76F0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A36F4" w:rsidRPr="009463AE" w:rsidRDefault="001A36F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A36F4" w:rsidRDefault="001A36F4" w:rsidP="0022049F">
    <w:pPr>
      <w:pStyle w:val="Footer"/>
      <w:jc w:val="center"/>
      <w:rPr>
        <w:lang w:val="bg-BG"/>
      </w:rPr>
    </w:pPr>
  </w:p>
  <w:p w:rsidR="001A36F4" w:rsidRPr="009463AE" w:rsidRDefault="001A36F4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F4" w:rsidRDefault="001A36F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1A36F4" w:rsidRDefault="001A36F4" w:rsidP="0022049F">
                <w:pPr>
                  <w:jc w:val="both"/>
                </w:pPr>
                <w:r w:rsidRPr="00F76F0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A36F4" w:rsidRPr="009463AE" w:rsidRDefault="001A36F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A36F4" w:rsidRDefault="001A36F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6F4" w:rsidRDefault="001A36F4">
      <w:r>
        <w:separator/>
      </w:r>
    </w:p>
  </w:footnote>
  <w:footnote w:type="continuationSeparator" w:id="0">
    <w:p w:rsidR="001A36F4" w:rsidRDefault="001A36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F4" w:rsidRPr="005B69F7" w:rsidRDefault="001A36F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A36F4" w:rsidRPr="005B69F7" w:rsidRDefault="001A36F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A36F4" w:rsidRPr="003106F6" w:rsidRDefault="001A36F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A36F4" w:rsidRPr="00ED1377" w:rsidRDefault="001A36F4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2DE8"/>
    <w:rsid w:val="00024D58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6510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1F84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56826"/>
    <w:rsid w:val="00156E7F"/>
    <w:rsid w:val="00160902"/>
    <w:rsid w:val="0016429C"/>
    <w:rsid w:val="00165EDB"/>
    <w:rsid w:val="00166CC1"/>
    <w:rsid w:val="001677A0"/>
    <w:rsid w:val="00170AFC"/>
    <w:rsid w:val="00171D14"/>
    <w:rsid w:val="0017213D"/>
    <w:rsid w:val="00172303"/>
    <w:rsid w:val="0017316E"/>
    <w:rsid w:val="00173EF0"/>
    <w:rsid w:val="001831A3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2045"/>
    <w:rsid w:val="001A36F4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8C9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4CE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63BA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43ED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3471A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02BD"/>
    <w:rsid w:val="004F25DB"/>
    <w:rsid w:val="004F2C70"/>
    <w:rsid w:val="004F3F45"/>
    <w:rsid w:val="004F55FE"/>
    <w:rsid w:val="00503E3B"/>
    <w:rsid w:val="00504533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538D"/>
    <w:rsid w:val="00547E76"/>
    <w:rsid w:val="00553C56"/>
    <w:rsid w:val="00553F40"/>
    <w:rsid w:val="00555E33"/>
    <w:rsid w:val="00563007"/>
    <w:rsid w:val="00565F47"/>
    <w:rsid w:val="0056691F"/>
    <w:rsid w:val="00570D9D"/>
    <w:rsid w:val="00571FF0"/>
    <w:rsid w:val="00572451"/>
    <w:rsid w:val="00575F17"/>
    <w:rsid w:val="00577069"/>
    <w:rsid w:val="00577837"/>
    <w:rsid w:val="00584A5A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02D87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0FF4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25235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4BBA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B755A"/>
    <w:rsid w:val="007C4B83"/>
    <w:rsid w:val="007C5D47"/>
    <w:rsid w:val="007D079B"/>
    <w:rsid w:val="007D13F0"/>
    <w:rsid w:val="007D452B"/>
    <w:rsid w:val="007D4FF0"/>
    <w:rsid w:val="007D5A5E"/>
    <w:rsid w:val="007E39B5"/>
    <w:rsid w:val="007F24D4"/>
    <w:rsid w:val="007F26EC"/>
    <w:rsid w:val="007F2931"/>
    <w:rsid w:val="007F2A95"/>
    <w:rsid w:val="007F4657"/>
    <w:rsid w:val="00803A59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6797"/>
    <w:rsid w:val="00847E91"/>
    <w:rsid w:val="0085127D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7639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340"/>
    <w:rsid w:val="008F58BC"/>
    <w:rsid w:val="008F66CE"/>
    <w:rsid w:val="009046D5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47FA0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37B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E74C0"/>
    <w:rsid w:val="009F10B8"/>
    <w:rsid w:val="00A0202C"/>
    <w:rsid w:val="00A0273D"/>
    <w:rsid w:val="00A06685"/>
    <w:rsid w:val="00A06CFC"/>
    <w:rsid w:val="00A100E2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244D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35EC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22DA1"/>
    <w:rsid w:val="00B27FD7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6246D"/>
    <w:rsid w:val="00B73574"/>
    <w:rsid w:val="00B74F2D"/>
    <w:rsid w:val="00B76562"/>
    <w:rsid w:val="00B81D03"/>
    <w:rsid w:val="00B8242B"/>
    <w:rsid w:val="00B82823"/>
    <w:rsid w:val="00B82CE0"/>
    <w:rsid w:val="00B82E54"/>
    <w:rsid w:val="00B831BB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502"/>
    <w:rsid w:val="00BC2769"/>
    <w:rsid w:val="00BC6140"/>
    <w:rsid w:val="00BD3201"/>
    <w:rsid w:val="00BD3E37"/>
    <w:rsid w:val="00BD6F32"/>
    <w:rsid w:val="00BE007A"/>
    <w:rsid w:val="00BE30E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646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D7880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76C2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46A8"/>
    <w:rsid w:val="00D26A6C"/>
    <w:rsid w:val="00D31B84"/>
    <w:rsid w:val="00D40692"/>
    <w:rsid w:val="00D41294"/>
    <w:rsid w:val="00D43759"/>
    <w:rsid w:val="00D44CA5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6F1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1FD5"/>
    <w:rsid w:val="00E42572"/>
    <w:rsid w:val="00E5025C"/>
    <w:rsid w:val="00E51EB0"/>
    <w:rsid w:val="00E51FB3"/>
    <w:rsid w:val="00E557C7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87520"/>
    <w:rsid w:val="00E95AB3"/>
    <w:rsid w:val="00E95C8D"/>
    <w:rsid w:val="00E97186"/>
    <w:rsid w:val="00E97C7E"/>
    <w:rsid w:val="00EA00EA"/>
    <w:rsid w:val="00EA32F7"/>
    <w:rsid w:val="00EB4165"/>
    <w:rsid w:val="00EB4756"/>
    <w:rsid w:val="00EC55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2BE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627F"/>
    <w:rsid w:val="00F76F00"/>
    <w:rsid w:val="00F81704"/>
    <w:rsid w:val="00F85E69"/>
    <w:rsid w:val="00F90FA1"/>
    <w:rsid w:val="00F94B8F"/>
    <w:rsid w:val="00FA080C"/>
    <w:rsid w:val="00FA67C2"/>
    <w:rsid w:val="00FA70D5"/>
    <w:rsid w:val="00FB1A28"/>
    <w:rsid w:val="00FB4C34"/>
    <w:rsid w:val="00FC0EDA"/>
    <w:rsid w:val="00FC3ABA"/>
    <w:rsid w:val="00FC3E8D"/>
    <w:rsid w:val="00FC6250"/>
    <w:rsid w:val="00FC767E"/>
    <w:rsid w:val="00FD0EC8"/>
    <w:rsid w:val="00FD1756"/>
    <w:rsid w:val="00FD403A"/>
    <w:rsid w:val="00FD48E3"/>
    <w:rsid w:val="00FD7510"/>
    <w:rsid w:val="00FD7B51"/>
    <w:rsid w:val="00FD7F60"/>
    <w:rsid w:val="00FE0F53"/>
    <w:rsid w:val="00FE15D5"/>
    <w:rsid w:val="00FE25D6"/>
    <w:rsid w:val="00FE40D9"/>
    <w:rsid w:val="00FE5A4B"/>
    <w:rsid w:val="00FE6110"/>
    <w:rsid w:val="00FF0683"/>
    <w:rsid w:val="00FF1556"/>
    <w:rsid w:val="00FF2707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CD7880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7F24D4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E41FD5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02D87"/>
    <w:rPr>
      <w:rFonts w:eastAsia="SimSun"/>
      <w:sz w:val="24"/>
      <w:lang w:val="bg-BG" w:eastAsia="zh-CN"/>
    </w:rPr>
  </w:style>
  <w:style w:type="character" w:customStyle="1" w:styleId="CharChar20">
    <w:name w:val="Char Char20"/>
    <w:uiPriority w:val="99"/>
    <w:rsid w:val="00FF2707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F85E6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599</Words>
  <Characters>3419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4</cp:revision>
  <cp:lastPrinted>2014-07-01T13:57:00Z</cp:lastPrinted>
  <dcterms:created xsi:type="dcterms:W3CDTF">2014-07-03T07:08:00Z</dcterms:created>
  <dcterms:modified xsi:type="dcterms:W3CDTF">2014-07-03T07:20:00Z</dcterms:modified>
</cp:coreProperties>
</file>