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645" w:rsidRPr="00516466" w:rsidRDefault="00417645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417645" w:rsidRPr="00516466" w:rsidRDefault="00417645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417645" w:rsidRDefault="00417645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417645" w:rsidRPr="00516466" w:rsidRDefault="00417645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417645" w:rsidRDefault="00417645" w:rsidP="0052224F">
      <w:pPr>
        <w:ind w:right="240"/>
        <w:jc w:val="both"/>
        <w:rPr>
          <w:rFonts w:ascii="Verdana" w:hAnsi="Verdana"/>
          <w:b/>
          <w:bCs/>
        </w:rPr>
      </w:pPr>
      <w:r w:rsidRPr="0052224F">
        <w:rPr>
          <w:rFonts w:ascii="Verdana" w:hAnsi="Verdana"/>
          <w:b/>
          <w:bCs/>
          <w:lang w:val="bg-BG"/>
        </w:rPr>
        <w:t>До</w:t>
      </w:r>
    </w:p>
    <w:p w:rsidR="00417645" w:rsidRPr="00CC53BB" w:rsidRDefault="00417645" w:rsidP="00CC53BB">
      <w:pPr>
        <w:ind w:right="24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„ЕКОБУЛ МЕТАЛ“  Е</w:t>
      </w:r>
      <w:r w:rsidRPr="00CC53BB">
        <w:rPr>
          <w:rFonts w:ascii="Verdana" w:hAnsi="Verdana"/>
          <w:b/>
          <w:bCs/>
          <w:lang w:val="bg-BG"/>
        </w:rPr>
        <w:t>ООД</w:t>
      </w:r>
    </w:p>
    <w:p w:rsidR="00417645" w:rsidRPr="008D7308" w:rsidRDefault="00417645" w:rsidP="00CC53BB">
      <w:pPr>
        <w:ind w:right="2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</w:t>
      </w:r>
      <w:r w:rsidRPr="00CC53BB">
        <w:rPr>
          <w:rFonts w:ascii="Verdana" w:hAnsi="Verdana"/>
          <w:bCs/>
          <w:lang w:val="bg-BG"/>
        </w:rPr>
        <w:t>, ул.</w:t>
      </w:r>
      <w:r>
        <w:rPr>
          <w:rFonts w:ascii="Verdana" w:hAnsi="Verdana"/>
          <w:bCs/>
          <w:lang w:val="bg-BG"/>
        </w:rPr>
        <w:t xml:space="preserve"> Никола Войвода 13</w:t>
      </w:r>
      <w:r w:rsidRPr="00CC53BB">
        <w:rPr>
          <w:rFonts w:ascii="Verdana" w:hAnsi="Verdana"/>
          <w:bCs/>
          <w:lang w:val="bg-BG"/>
        </w:rPr>
        <w:t xml:space="preserve">  </w:t>
      </w:r>
    </w:p>
    <w:p w:rsidR="00417645" w:rsidRDefault="00417645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Пловдив</w:t>
      </w:r>
    </w:p>
    <w:p w:rsidR="00417645" w:rsidRPr="0052224F" w:rsidRDefault="00417645" w:rsidP="0052224F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район Южен</w:t>
      </w:r>
    </w:p>
    <w:p w:rsidR="00417645" w:rsidRPr="00272C23" w:rsidRDefault="00417645" w:rsidP="0052224F">
      <w:pPr>
        <w:ind w:right="240"/>
        <w:jc w:val="both"/>
        <w:rPr>
          <w:rFonts w:ascii="Verdana" w:hAnsi="Verdana"/>
          <w:b/>
          <w:lang w:val="ru-RU"/>
        </w:rPr>
      </w:pPr>
    </w:p>
    <w:p w:rsidR="00417645" w:rsidRPr="001301F3" w:rsidRDefault="00417645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417645" w:rsidRPr="003100FA" w:rsidRDefault="00417645" w:rsidP="00CC53BB">
      <w:pPr>
        <w:ind w:right="240"/>
        <w:jc w:val="both"/>
        <w:rPr>
          <w:rFonts w:ascii="Verdana" w:hAnsi="Verdana"/>
          <w:lang w:val="bg-BG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ОВОС-481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12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6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  <w:r>
        <w:rPr>
          <w:rFonts w:ascii="Verdana" w:hAnsi="Verdana"/>
          <w:lang w:val="ru-RU"/>
        </w:rPr>
        <w:t xml:space="preserve"> </w:t>
      </w:r>
      <w:r w:rsidRPr="00A70665">
        <w:rPr>
          <w:rFonts w:ascii="Verdana" w:hAnsi="Verdana"/>
          <w:b/>
        </w:rPr>
        <w:t>“</w:t>
      </w:r>
      <w:r w:rsidRPr="00C30C3F">
        <w:rPr>
          <w:rFonts w:ascii="Verdana" w:hAnsi="Verdana"/>
          <w:b/>
          <w:bCs/>
          <w:i/>
          <w:iCs/>
          <w:lang w:val="ru-RU"/>
        </w:rPr>
        <w:t xml:space="preserve">Изграждане на площадка за съхраняване и третиране на отпадъци от </w:t>
      </w:r>
      <w:r w:rsidRPr="00C30C3F">
        <w:rPr>
          <w:rFonts w:ascii="Verdana" w:hAnsi="Verdana"/>
          <w:b/>
          <w:bCs/>
          <w:i/>
          <w:iCs/>
          <w:lang w:val="bg-BG"/>
        </w:rPr>
        <w:t xml:space="preserve">опаковки, негодни за употреба батерии и акумулатори (НУБА), </w:t>
      </w:r>
      <w:r w:rsidRPr="00C30C3F">
        <w:rPr>
          <w:rFonts w:ascii="Verdana" w:hAnsi="Verdana"/>
          <w:b/>
          <w:bCs/>
          <w:i/>
          <w:iCs/>
          <w:lang w:val="ru-RU"/>
        </w:rPr>
        <w:t xml:space="preserve">хартия и картон, метален скрап, включително скрап от моторни превозни средства (МПС), разкомплектоване на излезли от употреба МПС (ИУМПС) и </w:t>
      </w:r>
      <w:r w:rsidRPr="00C30C3F">
        <w:rPr>
          <w:rFonts w:ascii="Verdana" w:hAnsi="Verdana"/>
          <w:b/>
          <w:bCs/>
          <w:i/>
          <w:iCs/>
          <w:lang w:val="bg-BG"/>
        </w:rPr>
        <w:t>излязло от употреба електрическо и електронно оборудване (</w:t>
      </w:r>
      <w:r w:rsidRPr="00C30C3F">
        <w:rPr>
          <w:rFonts w:ascii="Verdana" w:hAnsi="Verdana"/>
          <w:b/>
          <w:bCs/>
          <w:i/>
          <w:iCs/>
          <w:lang w:val="ru-RU"/>
        </w:rPr>
        <w:t>ИУЕЕО)</w:t>
      </w:r>
      <w:r w:rsidRPr="00C30C3F"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 в част от ПИ 56784.536.830 с адрес ул. „Кукленско шосе” 21, р-н Южен, гр. Пловдив. </w:t>
      </w:r>
    </w:p>
    <w:p w:rsidR="00417645" w:rsidRPr="00C30C3F" w:rsidRDefault="00417645" w:rsidP="00CC53BB">
      <w:pPr>
        <w:ind w:right="240"/>
        <w:jc w:val="both"/>
        <w:rPr>
          <w:rFonts w:ascii="Verdana" w:hAnsi="Verdana"/>
          <w:lang w:val="ru-RU"/>
        </w:rPr>
      </w:pPr>
    </w:p>
    <w:p w:rsidR="00417645" w:rsidRDefault="00417645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417645" w:rsidRPr="00516466" w:rsidRDefault="00417645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417645" w:rsidRPr="00516466" w:rsidRDefault="00417645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417645" w:rsidRPr="00516466" w:rsidRDefault="00417645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17645" w:rsidRPr="00516466" w:rsidRDefault="00417645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т.11, буква </w:t>
      </w:r>
      <w:r>
        <w:rPr>
          <w:rFonts w:ascii="Verdana" w:hAnsi="Verdana"/>
          <w:lang w:val="bg-BG"/>
        </w:rPr>
        <w:t>„д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417645" w:rsidRPr="00516466" w:rsidRDefault="00417645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Пловдив и Кметство р-н Южен.</w:t>
      </w:r>
    </w:p>
    <w:p w:rsidR="00417645" w:rsidRPr="00516466" w:rsidRDefault="00417645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417645" w:rsidRPr="00516466" w:rsidRDefault="00417645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417645" w:rsidRPr="00516466" w:rsidRDefault="0041764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417645" w:rsidRPr="00516466" w:rsidRDefault="0041764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417645" w:rsidRPr="00516466" w:rsidRDefault="0041764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417645" w:rsidRPr="00516466" w:rsidRDefault="0041764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изпраща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417645" w:rsidRPr="00516466" w:rsidRDefault="00417645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17645" w:rsidRPr="00BD3E37" w:rsidRDefault="0041764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0000578 „Река Марица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417645" w:rsidRPr="00516466" w:rsidRDefault="00417645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417645" w:rsidRPr="00516466" w:rsidRDefault="0041764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417645" w:rsidRPr="00516466" w:rsidRDefault="00417645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17645" w:rsidRPr="00516466" w:rsidRDefault="00417645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417645" w:rsidRPr="00516466" w:rsidRDefault="0041764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17645" w:rsidRPr="00516466" w:rsidRDefault="00417645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417645" w:rsidRDefault="00417645" w:rsidP="00516466">
      <w:pPr>
        <w:ind w:right="566"/>
        <w:jc w:val="both"/>
        <w:rPr>
          <w:rFonts w:ascii="Verdana" w:hAnsi="Verdana"/>
          <w:lang w:val="ru-RU"/>
        </w:rPr>
      </w:pPr>
    </w:p>
    <w:p w:rsidR="00417645" w:rsidRPr="00516466" w:rsidRDefault="00417645" w:rsidP="00516466">
      <w:pPr>
        <w:ind w:right="566"/>
        <w:jc w:val="both"/>
        <w:rPr>
          <w:rFonts w:ascii="Verdana" w:hAnsi="Verdana"/>
          <w:lang w:val="ru-RU"/>
        </w:rPr>
      </w:pPr>
    </w:p>
    <w:p w:rsidR="00417645" w:rsidRPr="00516466" w:rsidRDefault="00417645" w:rsidP="006C0EC4">
      <w:pPr>
        <w:ind w:right="240"/>
        <w:jc w:val="both"/>
        <w:rPr>
          <w:rFonts w:ascii="Verdana" w:hAnsi="Verdana"/>
          <w:lang w:val="ru-RU"/>
        </w:rPr>
      </w:pPr>
    </w:p>
    <w:p w:rsidR="00417645" w:rsidRDefault="0041764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17645" w:rsidRDefault="00417645" w:rsidP="001C479F">
      <w:pPr>
        <w:jc w:val="both"/>
        <w:rPr>
          <w:rFonts w:ascii="Verdana" w:hAnsi="Verdana"/>
          <w:b/>
          <w:lang w:val="ru-RU"/>
        </w:rPr>
      </w:pPr>
    </w:p>
    <w:p w:rsidR="00417645" w:rsidRDefault="00417645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417645" w:rsidRDefault="00417645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417645" w:rsidRDefault="00417645" w:rsidP="00E3467A">
      <w:pPr>
        <w:jc w:val="both"/>
        <w:rPr>
          <w:rFonts w:ascii="Verdana" w:hAnsi="Verdana"/>
          <w:i/>
          <w:lang w:val="ru-RU"/>
        </w:rPr>
      </w:pPr>
    </w:p>
    <w:p w:rsidR="00417645" w:rsidRDefault="00417645" w:rsidP="00E3467A">
      <w:pPr>
        <w:jc w:val="both"/>
        <w:rPr>
          <w:rFonts w:ascii="Verdana" w:hAnsi="Verdana"/>
          <w:i/>
          <w:lang w:val="ru-RU"/>
        </w:rPr>
      </w:pPr>
    </w:p>
    <w:sectPr w:rsidR="00417645" w:rsidSect="000A00BD">
      <w:footerReference w:type="default" r:id="rId7"/>
      <w:headerReference w:type="first" r:id="rId8"/>
      <w:footerReference w:type="first" r:id="rId9"/>
      <w:pgSz w:w="11907" w:h="16840" w:code="9"/>
      <w:pgMar w:top="1134" w:right="567" w:bottom="709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645" w:rsidRDefault="00417645">
      <w:r>
        <w:separator/>
      </w:r>
    </w:p>
  </w:endnote>
  <w:endnote w:type="continuationSeparator" w:id="0">
    <w:p w:rsidR="00417645" w:rsidRDefault="00417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645" w:rsidRDefault="0041764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417645" w:rsidRDefault="00417645" w:rsidP="0022049F">
                <w:pPr>
                  <w:jc w:val="both"/>
                </w:pPr>
                <w:r w:rsidRPr="00756651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17645" w:rsidRPr="009463AE" w:rsidRDefault="0041764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17645" w:rsidRDefault="00417645" w:rsidP="0022049F">
    <w:pPr>
      <w:pStyle w:val="Footer"/>
      <w:jc w:val="center"/>
      <w:rPr>
        <w:lang w:val="bg-BG"/>
      </w:rPr>
    </w:pPr>
  </w:p>
  <w:p w:rsidR="00417645" w:rsidRPr="009463AE" w:rsidRDefault="00417645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645" w:rsidRDefault="0041764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417645" w:rsidRDefault="00417645" w:rsidP="0022049F">
                <w:pPr>
                  <w:jc w:val="both"/>
                </w:pPr>
                <w:r w:rsidRPr="00756651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17645" w:rsidRPr="009463AE" w:rsidRDefault="0041764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17645" w:rsidRDefault="00417645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645" w:rsidRDefault="00417645">
      <w:r>
        <w:separator/>
      </w:r>
    </w:p>
  </w:footnote>
  <w:footnote w:type="continuationSeparator" w:id="0">
    <w:p w:rsidR="00417645" w:rsidRDefault="004176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645" w:rsidRPr="005B69F7" w:rsidRDefault="00417645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417645" w:rsidRPr="005B69F7" w:rsidRDefault="00417645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3mm;mso-wrap-distance-right:3.17483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17645" w:rsidRPr="003106F6" w:rsidRDefault="00417645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17645" w:rsidRPr="00ED1377" w:rsidRDefault="00417645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1E06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2857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00BD"/>
    <w:rsid w:val="000A4ED5"/>
    <w:rsid w:val="000B24C3"/>
    <w:rsid w:val="000C5FF0"/>
    <w:rsid w:val="000C6791"/>
    <w:rsid w:val="000D6108"/>
    <w:rsid w:val="000D7920"/>
    <w:rsid w:val="000E3445"/>
    <w:rsid w:val="000E5271"/>
    <w:rsid w:val="000E60D9"/>
    <w:rsid w:val="000F09E5"/>
    <w:rsid w:val="000F6A48"/>
    <w:rsid w:val="000F7669"/>
    <w:rsid w:val="001037B6"/>
    <w:rsid w:val="0010509C"/>
    <w:rsid w:val="00107766"/>
    <w:rsid w:val="00111F9F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5065F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87CFD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095A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168"/>
    <w:rsid w:val="001E2879"/>
    <w:rsid w:val="001E2CB3"/>
    <w:rsid w:val="001E7413"/>
    <w:rsid w:val="001F7FDA"/>
    <w:rsid w:val="0020273B"/>
    <w:rsid w:val="00203694"/>
    <w:rsid w:val="0020500C"/>
    <w:rsid w:val="002052E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25"/>
    <w:rsid w:val="002667A1"/>
    <w:rsid w:val="00266F3A"/>
    <w:rsid w:val="00267EAC"/>
    <w:rsid w:val="00272891"/>
    <w:rsid w:val="00272C23"/>
    <w:rsid w:val="0027570A"/>
    <w:rsid w:val="00280972"/>
    <w:rsid w:val="00281C00"/>
    <w:rsid w:val="00291153"/>
    <w:rsid w:val="002947C4"/>
    <w:rsid w:val="002A01D5"/>
    <w:rsid w:val="002A047A"/>
    <w:rsid w:val="002A065C"/>
    <w:rsid w:val="002A1E59"/>
    <w:rsid w:val="002A40DF"/>
    <w:rsid w:val="002A71F5"/>
    <w:rsid w:val="002A780C"/>
    <w:rsid w:val="002A7C03"/>
    <w:rsid w:val="002A7C06"/>
    <w:rsid w:val="002B02B2"/>
    <w:rsid w:val="002B1D06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043E"/>
    <w:rsid w:val="002F2D14"/>
    <w:rsid w:val="002F64C5"/>
    <w:rsid w:val="002F78B8"/>
    <w:rsid w:val="00301AA0"/>
    <w:rsid w:val="003049B9"/>
    <w:rsid w:val="0030576C"/>
    <w:rsid w:val="00306C68"/>
    <w:rsid w:val="003100FA"/>
    <w:rsid w:val="003106F6"/>
    <w:rsid w:val="00317E36"/>
    <w:rsid w:val="00320E6B"/>
    <w:rsid w:val="00320FB6"/>
    <w:rsid w:val="00321815"/>
    <w:rsid w:val="00324E6D"/>
    <w:rsid w:val="00325787"/>
    <w:rsid w:val="0033217F"/>
    <w:rsid w:val="00346F7F"/>
    <w:rsid w:val="00357DB5"/>
    <w:rsid w:val="00360A71"/>
    <w:rsid w:val="0036443F"/>
    <w:rsid w:val="00364678"/>
    <w:rsid w:val="00364C31"/>
    <w:rsid w:val="00366F76"/>
    <w:rsid w:val="003757BF"/>
    <w:rsid w:val="003805FE"/>
    <w:rsid w:val="00380A9B"/>
    <w:rsid w:val="00381AF3"/>
    <w:rsid w:val="00383E59"/>
    <w:rsid w:val="00385B8E"/>
    <w:rsid w:val="003A1885"/>
    <w:rsid w:val="003A61A5"/>
    <w:rsid w:val="003A7704"/>
    <w:rsid w:val="003B060C"/>
    <w:rsid w:val="003B13CA"/>
    <w:rsid w:val="003B30E4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E6EF5"/>
    <w:rsid w:val="003F1CD1"/>
    <w:rsid w:val="003F1E81"/>
    <w:rsid w:val="003F3EC6"/>
    <w:rsid w:val="004003DA"/>
    <w:rsid w:val="00402A70"/>
    <w:rsid w:val="004047AB"/>
    <w:rsid w:val="0040555F"/>
    <w:rsid w:val="00405F91"/>
    <w:rsid w:val="00407FC6"/>
    <w:rsid w:val="004128BA"/>
    <w:rsid w:val="004141CA"/>
    <w:rsid w:val="004152E1"/>
    <w:rsid w:val="0041593A"/>
    <w:rsid w:val="00417645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4586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C247F"/>
    <w:rsid w:val="004D1C4C"/>
    <w:rsid w:val="004E33EB"/>
    <w:rsid w:val="004E5272"/>
    <w:rsid w:val="004E5A17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224F"/>
    <w:rsid w:val="00523EC7"/>
    <w:rsid w:val="00524881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1FF0"/>
    <w:rsid w:val="00572451"/>
    <w:rsid w:val="00575F17"/>
    <w:rsid w:val="00577837"/>
    <w:rsid w:val="00587C9E"/>
    <w:rsid w:val="00591DB7"/>
    <w:rsid w:val="0059271F"/>
    <w:rsid w:val="00597D47"/>
    <w:rsid w:val="005A2D48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26308"/>
    <w:rsid w:val="00632DFF"/>
    <w:rsid w:val="00634913"/>
    <w:rsid w:val="00641E01"/>
    <w:rsid w:val="00645260"/>
    <w:rsid w:val="00646A0B"/>
    <w:rsid w:val="00647427"/>
    <w:rsid w:val="00650655"/>
    <w:rsid w:val="00651339"/>
    <w:rsid w:val="00651663"/>
    <w:rsid w:val="006524B1"/>
    <w:rsid w:val="00654DF4"/>
    <w:rsid w:val="006574AB"/>
    <w:rsid w:val="00663501"/>
    <w:rsid w:val="00664004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14202"/>
    <w:rsid w:val="00720EAC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651"/>
    <w:rsid w:val="00756A30"/>
    <w:rsid w:val="007579A4"/>
    <w:rsid w:val="00760221"/>
    <w:rsid w:val="007612C5"/>
    <w:rsid w:val="00765A8D"/>
    <w:rsid w:val="0077388D"/>
    <w:rsid w:val="00777ED1"/>
    <w:rsid w:val="00780D12"/>
    <w:rsid w:val="00782809"/>
    <w:rsid w:val="00783909"/>
    <w:rsid w:val="00785840"/>
    <w:rsid w:val="00786D02"/>
    <w:rsid w:val="007920B3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D5A5E"/>
    <w:rsid w:val="007E39B5"/>
    <w:rsid w:val="007F26EC"/>
    <w:rsid w:val="007F2931"/>
    <w:rsid w:val="007F2A95"/>
    <w:rsid w:val="007F4657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62A9B"/>
    <w:rsid w:val="00864713"/>
    <w:rsid w:val="00864BFA"/>
    <w:rsid w:val="008707D9"/>
    <w:rsid w:val="008749FD"/>
    <w:rsid w:val="008756CB"/>
    <w:rsid w:val="00880344"/>
    <w:rsid w:val="008812A9"/>
    <w:rsid w:val="0088594D"/>
    <w:rsid w:val="0088652B"/>
    <w:rsid w:val="00887474"/>
    <w:rsid w:val="00891FD6"/>
    <w:rsid w:val="00893B92"/>
    <w:rsid w:val="00894617"/>
    <w:rsid w:val="008957A2"/>
    <w:rsid w:val="008A4F68"/>
    <w:rsid w:val="008A7009"/>
    <w:rsid w:val="008A7D83"/>
    <w:rsid w:val="008B219A"/>
    <w:rsid w:val="008B28DB"/>
    <w:rsid w:val="008B5AFA"/>
    <w:rsid w:val="008B5B52"/>
    <w:rsid w:val="008B7BE0"/>
    <w:rsid w:val="008C147C"/>
    <w:rsid w:val="008C5A7E"/>
    <w:rsid w:val="008C6ACE"/>
    <w:rsid w:val="008D4045"/>
    <w:rsid w:val="008D4916"/>
    <w:rsid w:val="008D7308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2AF"/>
    <w:rsid w:val="00927F28"/>
    <w:rsid w:val="00931139"/>
    <w:rsid w:val="00935B24"/>
    <w:rsid w:val="00936DFA"/>
    <w:rsid w:val="00941A7F"/>
    <w:rsid w:val="00942296"/>
    <w:rsid w:val="009463AE"/>
    <w:rsid w:val="00946A47"/>
    <w:rsid w:val="009565A3"/>
    <w:rsid w:val="00956C66"/>
    <w:rsid w:val="0095726D"/>
    <w:rsid w:val="009611AD"/>
    <w:rsid w:val="00964467"/>
    <w:rsid w:val="009659B1"/>
    <w:rsid w:val="00973665"/>
    <w:rsid w:val="009750DB"/>
    <w:rsid w:val="0099527F"/>
    <w:rsid w:val="00995C0D"/>
    <w:rsid w:val="00997FB8"/>
    <w:rsid w:val="009A2ED6"/>
    <w:rsid w:val="009A3F89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9F10B8"/>
    <w:rsid w:val="00A0202C"/>
    <w:rsid w:val="00A0273D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1B4D"/>
    <w:rsid w:val="00A645DE"/>
    <w:rsid w:val="00A70665"/>
    <w:rsid w:val="00A763AD"/>
    <w:rsid w:val="00A80AC2"/>
    <w:rsid w:val="00A81658"/>
    <w:rsid w:val="00A82D09"/>
    <w:rsid w:val="00A83A5B"/>
    <w:rsid w:val="00A87915"/>
    <w:rsid w:val="00A9722C"/>
    <w:rsid w:val="00A97FD6"/>
    <w:rsid w:val="00AA07A6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307F2"/>
    <w:rsid w:val="00B31467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42B"/>
    <w:rsid w:val="00B8282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1796"/>
    <w:rsid w:val="00BC2769"/>
    <w:rsid w:val="00BC6140"/>
    <w:rsid w:val="00BD3201"/>
    <w:rsid w:val="00BD3E37"/>
    <w:rsid w:val="00BD6F32"/>
    <w:rsid w:val="00BE007A"/>
    <w:rsid w:val="00BE468C"/>
    <w:rsid w:val="00BE4A40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14531"/>
    <w:rsid w:val="00C210EE"/>
    <w:rsid w:val="00C23E10"/>
    <w:rsid w:val="00C23EF6"/>
    <w:rsid w:val="00C2439E"/>
    <w:rsid w:val="00C25A83"/>
    <w:rsid w:val="00C3022B"/>
    <w:rsid w:val="00C30C3F"/>
    <w:rsid w:val="00C37A6D"/>
    <w:rsid w:val="00C37FFA"/>
    <w:rsid w:val="00C40493"/>
    <w:rsid w:val="00C40A05"/>
    <w:rsid w:val="00C41553"/>
    <w:rsid w:val="00C4266A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193D"/>
    <w:rsid w:val="00C720A0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3BB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460E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51"/>
    <w:rsid w:val="00D77ABA"/>
    <w:rsid w:val="00D82F62"/>
    <w:rsid w:val="00D83C49"/>
    <w:rsid w:val="00D8478C"/>
    <w:rsid w:val="00D87EDE"/>
    <w:rsid w:val="00D90E42"/>
    <w:rsid w:val="00DA011B"/>
    <w:rsid w:val="00DA0393"/>
    <w:rsid w:val="00DA42EA"/>
    <w:rsid w:val="00DA4CBC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4E8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1C8D"/>
    <w:rsid w:val="00E11DC6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3467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2C27"/>
    <w:rsid w:val="00E72084"/>
    <w:rsid w:val="00E727D5"/>
    <w:rsid w:val="00E75868"/>
    <w:rsid w:val="00E75BF3"/>
    <w:rsid w:val="00E7605C"/>
    <w:rsid w:val="00E77288"/>
    <w:rsid w:val="00E81A2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68BF"/>
    <w:rsid w:val="00ED7603"/>
    <w:rsid w:val="00ED7AC0"/>
    <w:rsid w:val="00EE02E5"/>
    <w:rsid w:val="00EE26A5"/>
    <w:rsid w:val="00EF03B0"/>
    <w:rsid w:val="00F05757"/>
    <w:rsid w:val="00F10E5E"/>
    <w:rsid w:val="00F1101D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0FA1"/>
    <w:rsid w:val="00F94B8F"/>
    <w:rsid w:val="00FA080C"/>
    <w:rsid w:val="00FA67C2"/>
    <w:rsid w:val="00FB1A28"/>
    <w:rsid w:val="00FB4C34"/>
    <w:rsid w:val="00FC0EDA"/>
    <w:rsid w:val="00FC3ABA"/>
    <w:rsid w:val="00FC3E8D"/>
    <w:rsid w:val="00FC488E"/>
    <w:rsid w:val="00FC767E"/>
    <w:rsid w:val="00FD0EC8"/>
    <w:rsid w:val="00FD137F"/>
    <w:rsid w:val="00FD1756"/>
    <w:rsid w:val="00FD403A"/>
    <w:rsid w:val="00FD48E3"/>
    <w:rsid w:val="00FD7510"/>
    <w:rsid w:val="00FD7B51"/>
    <w:rsid w:val="00FD7F60"/>
    <w:rsid w:val="00FE15D5"/>
    <w:rsid w:val="00FE25D6"/>
    <w:rsid w:val="00FE40D9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597D47"/>
    <w:rPr>
      <w:rFonts w:eastAsia="SimSun"/>
      <w:sz w:val="24"/>
      <w:lang w:val="bg-BG" w:eastAsia="zh-CN"/>
    </w:rPr>
  </w:style>
  <w:style w:type="character" w:customStyle="1" w:styleId="CharChar11">
    <w:name w:val="Char Char11"/>
    <w:uiPriority w:val="99"/>
    <w:rsid w:val="00864BFA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664004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E11DC6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C14531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D2460E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021E06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31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640</Words>
  <Characters>3654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8</cp:revision>
  <cp:lastPrinted>2014-06-18T11:14:00Z</cp:lastPrinted>
  <dcterms:created xsi:type="dcterms:W3CDTF">2014-06-18T10:52:00Z</dcterms:created>
  <dcterms:modified xsi:type="dcterms:W3CDTF">2014-06-18T11:19:00Z</dcterms:modified>
</cp:coreProperties>
</file>