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A5" w:rsidRPr="00516466" w:rsidRDefault="00675EA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75EA5" w:rsidRPr="00516466" w:rsidRDefault="00675EA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75EA5" w:rsidRDefault="00675E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75EA5" w:rsidRPr="00516466" w:rsidRDefault="00675E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75EA5" w:rsidRDefault="00675EA5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675EA5" w:rsidRPr="00FA70D5" w:rsidRDefault="00675EA5" w:rsidP="00CC53BB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Панайот Николов Кулов</w:t>
      </w:r>
    </w:p>
    <w:p w:rsidR="00675EA5" w:rsidRPr="008D7308" w:rsidRDefault="00675EA5" w:rsidP="00CC53BB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Карлово</w:t>
      </w:r>
      <w:r w:rsidRPr="00CC53BB">
        <w:rPr>
          <w:rFonts w:ascii="Verdana" w:hAnsi="Verdana"/>
          <w:bCs/>
          <w:lang w:val="bg-BG"/>
        </w:rPr>
        <w:t>, ул.</w:t>
      </w:r>
      <w:r>
        <w:rPr>
          <w:rFonts w:ascii="Verdana" w:hAnsi="Verdana"/>
          <w:bCs/>
          <w:lang w:val="bg-BG"/>
        </w:rPr>
        <w:t xml:space="preserve"> Т.Каблешков </w:t>
      </w:r>
      <w:r w:rsidRPr="00CC53BB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46</w:t>
      </w:r>
      <w:r w:rsidRPr="00CC53BB">
        <w:rPr>
          <w:rFonts w:ascii="Verdana" w:hAnsi="Verdana"/>
          <w:bCs/>
          <w:lang w:val="bg-BG"/>
        </w:rPr>
        <w:t xml:space="preserve">  </w:t>
      </w:r>
    </w:p>
    <w:p w:rsidR="00675EA5" w:rsidRDefault="00675EA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675EA5" w:rsidRDefault="00675EA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Соколица</w:t>
      </w:r>
    </w:p>
    <w:p w:rsidR="00675EA5" w:rsidRPr="0052224F" w:rsidRDefault="00675EA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675EA5" w:rsidRPr="00272C23" w:rsidRDefault="00675EA5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675EA5" w:rsidRPr="001301F3" w:rsidRDefault="00675EA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675EA5" w:rsidRPr="001831A3" w:rsidRDefault="00675EA5" w:rsidP="00CC53BB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ОВОС-475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овцеферма за 300 броя овце и обслужващи сгради“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 xml:space="preserve">в имот </w:t>
      </w:r>
      <w:r w:rsidRPr="001831A3">
        <w:rPr>
          <w:rFonts w:ascii="Verdana" w:hAnsi="Verdana"/>
          <w:bCs/>
          <w:lang w:val="bg-BG"/>
        </w:rPr>
        <w:t xml:space="preserve">№ </w:t>
      </w:r>
      <w:r w:rsidRPr="001831A3">
        <w:rPr>
          <w:rFonts w:ascii="Verdana" w:hAnsi="Verdana"/>
          <w:lang w:val="bg-BG"/>
        </w:rPr>
        <w:t>165019,</w:t>
      </w:r>
      <w:r w:rsidRPr="001831A3">
        <w:t xml:space="preserve"> </w:t>
      </w:r>
      <w:r w:rsidRPr="001831A3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Соколица</w:t>
      </w:r>
      <w:r w:rsidRPr="001831A3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Карлово.</w:t>
      </w:r>
    </w:p>
    <w:p w:rsidR="00675EA5" w:rsidRPr="004C247F" w:rsidRDefault="00675EA5" w:rsidP="00CC53BB">
      <w:pPr>
        <w:ind w:right="240"/>
        <w:jc w:val="both"/>
        <w:rPr>
          <w:rFonts w:ascii="Verdana" w:hAnsi="Verdana"/>
          <w:lang w:val="ru-RU"/>
        </w:rPr>
      </w:pPr>
    </w:p>
    <w:p w:rsidR="00675EA5" w:rsidRDefault="00675EA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 г-н Кулов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75EA5" w:rsidRPr="00516466" w:rsidRDefault="00675EA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75EA5" w:rsidRPr="00516466" w:rsidRDefault="00675EA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75EA5" w:rsidRPr="00516466" w:rsidRDefault="00675EA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75EA5" w:rsidRPr="00516466" w:rsidRDefault="00675EA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75EA5" w:rsidRPr="00516466" w:rsidRDefault="00675EA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Карлово и Кметство с. Соколица.</w:t>
      </w:r>
    </w:p>
    <w:p w:rsidR="00675EA5" w:rsidRPr="00516466" w:rsidRDefault="00675EA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75EA5" w:rsidRPr="00516466" w:rsidRDefault="00675EA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75EA5" w:rsidRPr="00516466" w:rsidRDefault="00675EA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75EA5" w:rsidRPr="00BD3E37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75EA5" w:rsidRPr="00516466" w:rsidRDefault="00675E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75EA5" w:rsidRPr="00516466" w:rsidRDefault="00675EA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75EA5" w:rsidRPr="00516466" w:rsidRDefault="00675E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5EA5" w:rsidRPr="00516466" w:rsidRDefault="00675E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5EA5" w:rsidRDefault="00675EA5" w:rsidP="00516466">
      <w:pPr>
        <w:ind w:right="566"/>
        <w:jc w:val="both"/>
        <w:rPr>
          <w:rFonts w:ascii="Verdana" w:hAnsi="Verdana"/>
          <w:lang w:val="ru-RU"/>
        </w:rPr>
      </w:pPr>
    </w:p>
    <w:p w:rsidR="00675EA5" w:rsidRPr="00516466" w:rsidRDefault="00675EA5" w:rsidP="00516466">
      <w:pPr>
        <w:ind w:right="566"/>
        <w:jc w:val="both"/>
        <w:rPr>
          <w:rFonts w:ascii="Verdana" w:hAnsi="Verdana"/>
          <w:lang w:val="ru-RU"/>
        </w:rPr>
      </w:pPr>
    </w:p>
    <w:p w:rsidR="00675EA5" w:rsidRPr="00516466" w:rsidRDefault="00675EA5" w:rsidP="006C0EC4">
      <w:pPr>
        <w:ind w:right="240"/>
        <w:jc w:val="both"/>
        <w:rPr>
          <w:rFonts w:ascii="Verdana" w:hAnsi="Verdana"/>
          <w:lang w:val="ru-RU"/>
        </w:rPr>
      </w:pPr>
    </w:p>
    <w:p w:rsidR="00675EA5" w:rsidRDefault="00675E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75EA5" w:rsidRDefault="00675EA5" w:rsidP="001C479F">
      <w:pPr>
        <w:jc w:val="both"/>
        <w:rPr>
          <w:rFonts w:ascii="Verdana" w:hAnsi="Verdana"/>
          <w:b/>
          <w:lang w:val="ru-RU"/>
        </w:rPr>
      </w:pPr>
    </w:p>
    <w:p w:rsidR="00675EA5" w:rsidRDefault="00675E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75EA5" w:rsidRDefault="00675EA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75EA5" w:rsidRDefault="00675EA5" w:rsidP="00E3467A">
      <w:pPr>
        <w:jc w:val="both"/>
        <w:rPr>
          <w:rFonts w:ascii="Verdana" w:hAnsi="Verdana"/>
          <w:i/>
          <w:lang w:val="ru-RU"/>
        </w:rPr>
      </w:pPr>
    </w:p>
    <w:p w:rsidR="00675EA5" w:rsidRDefault="00675EA5" w:rsidP="00E3467A">
      <w:pPr>
        <w:jc w:val="both"/>
        <w:rPr>
          <w:rFonts w:ascii="Verdana" w:hAnsi="Verdana"/>
          <w:i/>
          <w:lang w:val="ru-RU"/>
        </w:rPr>
      </w:pPr>
    </w:p>
    <w:p w:rsidR="00675EA5" w:rsidRDefault="00675EA5" w:rsidP="000A00B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675EA5" w:rsidRDefault="00675EA5" w:rsidP="000A00BD">
      <w:pPr>
        <w:pStyle w:val="Footer"/>
        <w:ind w:left="-540"/>
        <w:jc w:val="both"/>
        <w:rPr>
          <w:rFonts w:ascii="Verdana" w:hAnsi="Verdana"/>
          <w:bCs/>
        </w:rPr>
      </w:pPr>
    </w:p>
    <w:p w:rsidR="00675EA5" w:rsidRDefault="00675EA5" w:rsidP="00E3467A">
      <w:pPr>
        <w:jc w:val="both"/>
        <w:rPr>
          <w:rFonts w:ascii="Verdana" w:hAnsi="Verdana"/>
          <w:i/>
          <w:lang w:val="ru-RU"/>
        </w:rPr>
      </w:pPr>
    </w:p>
    <w:sectPr w:rsidR="00675EA5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A5" w:rsidRDefault="00675EA5">
      <w:r>
        <w:separator/>
      </w:r>
    </w:p>
  </w:endnote>
  <w:endnote w:type="continuationSeparator" w:id="0">
    <w:p w:rsidR="00675EA5" w:rsidRDefault="00675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EA5" w:rsidRDefault="00675E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675EA5" w:rsidRDefault="00675EA5" w:rsidP="0022049F">
                <w:pPr>
                  <w:jc w:val="both"/>
                </w:pPr>
                <w:r w:rsidRPr="002B14C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5EA5" w:rsidRPr="009463AE" w:rsidRDefault="00675E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75EA5" w:rsidRDefault="00675EA5" w:rsidP="0022049F">
    <w:pPr>
      <w:pStyle w:val="Footer"/>
      <w:jc w:val="center"/>
      <w:rPr>
        <w:lang w:val="bg-BG"/>
      </w:rPr>
    </w:pPr>
  </w:p>
  <w:p w:rsidR="00675EA5" w:rsidRPr="009463AE" w:rsidRDefault="00675EA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EA5" w:rsidRDefault="00675E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675EA5" w:rsidRDefault="00675EA5" w:rsidP="0022049F">
                <w:pPr>
                  <w:jc w:val="both"/>
                </w:pPr>
                <w:r w:rsidRPr="002B14C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5EA5" w:rsidRPr="009463AE" w:rsidRDefault="00675E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75EA5" w:rsidRDefault="00675EA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A5" w:rsidRDefault="00675EA5">
      <w:r>
        <w:separator/>
      </w:r>
    </w:p>
  </w:footnote>
  <w:footnote w:type="continuationSeparator" w:id="0">
    <w:p w:rsidR="00675EA5" w:rsidRDefault="00675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EA5" w:rsidRPr="005B69F7" w:rsidRDefault="00675EA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75EA5" w:rsidRPr="005B69F7" w:rsidRDefault="00675E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75EA5" w:rsidRPr="003106F6" w:rsidRDefault="00675E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75EA5" w:rsidRPr="00ED1377" w:rsidRDefault="00675EA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5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84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598</Words>
  <Characters>3412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2014-06-24T07:25:00Z</cp:lastPrinted>
  <dcterms:created xsi:type="dcterms:W3CDTF">2014-06-24T07:12:00Z</dcterms:created>
  <dcterms:modified xsi:type="dcterms:W3CDTF">2014-06-24T07:25:00Z</dcterms:modified>
</cp:coreProperties>
</file>