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0F2" w:rsidRPr="00516466" w:rsidRDefault="001840F2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840F2" w:rsidRPr="00516466" w:rsidRDefault="001840F2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1840F2" w:rsidRDefault="001840F2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840F2" w:rsidRPr="00516466" w:rsidRDefault="001840F2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840F2" w:rsidRDefault="001840F2" w:rsidP="0052224F">
      <w:pPr>
        <w:ind w:right="240"/>
        <w:jc w:val="both"/>
        <w:rPr>
          <w:rFonts w:ascii="Verdana" w:hAnsi="Verdana"/>
          <w:b/>
          <w:bCs/>
        </w:rPr>
      </w:pPr>
      <w:r w:rsidRPr="0052224F">
        <w:rPr>
          <w:rFonts w:ascii="Verdana" w:hAnsi="Verdana"/>
          <w:b/>
          <w:bCs/>
          <w:lang w:val="bg-BG"/>
        </w:rPr>
        <w:t>До</w:t>
      </w:r>
    </w:p>
    <w:p w:rsidR="001840F2" w:rsidRPr="00333F65" w:rsidRDefault="001840F2" w:rsidP="00333F65">
      <w:pPr>
        <w:rPr>
          <w:rFonts w:ascii="Verdana" w:hAnsi="Verdana"/>
          <w:b/>
          <w:bCs/>
        </w:rPr>
      </w:pPr>
      <w:r w:rsidRPr="0054538D">
        <w:rPr>
          <w:rFonts w:ascii="Verdana" w:hAnsi="Verdana"/>
          <w:b/>
          <w:bCs/>
          <w:lang w:val="bg-BG"/>
        </w:rPr>
        <w:t>В</w:t>
      </w:r>
      <w:r>
        <w:rPr>
          <w:rFonts w:ascii="Verdana" w:hAnsi="Verdana"/>
          <w:b/>
          <w:bCs/>
          <w:lang w:val="bg-BG"/>
        </w:rPr>
        <w:t xml:space="preserve">ерка Кр. </w:t>
      </w:r>
      <w:r w:rsidRPr="0054538D">
        <w:rPr>
          <w:rFonts w:ascii="Verdana" w:hAnsi="Verdana"/>
          <w:b/>
          <w:bCs/>
          <w:lang w:val="bg-BG"/>
        </w:rPr>
        <w:t>Д</w:t>
      </w:r>
      <w:r>
        <w:rPr>
          <w:rFonts w:ascii="Verdana" w:hAnsi="Verdana"/>
          <w:b/>
          <w:bCs/>
          <w:lang w:val="bg-BG"/>
        </w:rPr>
        <w:t>авчева</w:t>
      </w:r>
    </w:p>
    <w:p w:rsidR="001840F2" w:rsidRPr="00B6246D" w:rsidRDefault="001840F2" w:rsidP="00B6246D">
      <w:pPr>
        <w:ind w:right="240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Община Асеновград</w:t>
      </w:r>
    </w:p>
    <w:p w:rsidR="001840F2" w:rsidRDefault="001840F2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Тополово</w:t>
      </w:r>
    </w:p>
    <w:p w:rsidR="001840F2" w:rsidRPr="00B6246D" w:rsidRDefault="001840F2" w:rsidP="0052224F">
      <w:pPr>
        <w:ind w:right="240"/>
        <w:jc w:val="both"/>
        <w:rPr>
          <w:rFonts w:ascii="Verdana" w:hAnsi="Verdana"/>
          <w:b/>
          <w:color w:val="C0C0C0"/>
          <w:lang w:val="bg-BG"/>
        </w:rPr>
      </w:pPr>
      <w:r w:rsidRPr="00B6246D">
        <w:rPr>
          <w:rFonts w:ascii="Verdana" w:hAnsi="Verdana"/>
          <w:b/>
          <w:color w:val="C0C0C0"/>
          <w:lang w:val="bg-BG"/>
        </w:rPr>
        <w:t>БД ИБР Пловдив</w:t>
      </w:r>
    </w:p>
    <w:p w:rsidR="001840F2" w:rsidRPr="00272C23" w:rsidRDefault="001840F2" w:rsidP="0052224F">
      <w:pPr>
        <w:ind w:right="240"/>
        <w:jc w:val="both"/>
        <w:rPr>
          <w:rFonts w:ascii="Verdana" w:hAnsi="Verdana"/>
          <w:b/>
          <w:lang w:val="ru-RU"/>
        </w:rPr>
      </w:pPr>
    </w:p>
    <w:p w:rsidR="001840F2" w:rsidRPr="001301F3" w:rsidRDefault="001840F2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1840F2" w:rsidRDefault="001840F2" w:rsidP="00B6246D">
      <w:pPr>
        <w:jc w:val="both"/>
        <w:rPr>
          <w:rFonts w:ascii="Verdana" w:hAnsi="Verdana"/>
          <w:lang w:val="bg-BG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ОВОС-471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20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6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>за инвестиционно предложение:</w:t>
      </w:r>
      <w:r>
        <w:rPr>
          <w:rFonts w:ascii="Verdana" w:hAnsi="Verdana"/>
          <w:lang w:val="ru-RU"/>
        </w:rPr>
        <w:t xml:space="preserve"> </w:t>
      </w:r>
      <w:r w:rsidRPr="00A70665">
        <w:rPr>
          <w:rFonts w:ascii="Verdana" w:hAnsi="Verdana"/>
          <w:b/>
        </w:rPr>
        <w:t>“</w:t>
      </w:r>
      <w:r>
        <w:rPr>
          <w:rFonts w:ascii="Verdana" w:hAnsi="Verdana"/>
          <w:b/>
          <w:lang w:val="bg-BG"/>
        </w:rPr>
        <w:t>Доставка и монтаж на хидромелиоративна система за капково напояване на лозови насаждения“</w:t>
      </w:r>
      <w:r w:rsidRPr="00CC53BB">
        <w:rPr>
          <w:rFonts w:ascii="Verdana" w:hAnsi="Verdana"/>
          <w:b/>
          <w:lang w:val="bg-BG"/>
        </w:rPr>
        <w:t xml:space="preserve"> </w:t>
      </w:r>
      <w:r w:rsidRPr="001831A3">
        <w:rPr>
          <w:rFonts w:ascii="Verdana" w:hAnsi="Verdana"/>
          <w:lang w:val="bg-BG"/>
        </w:rPr>
        <w:t>в имот</w:t>
      </w:r>
      <w:r>
        <w:rPr>
          <w:rFonts w:ascii="Verdana" w:hAnsi="Verdana"/>
          <w:lang w:val="bg-BG"/>
        </w:rPr>
        <w:t>и</w:t>
      </w:r>
      <w:r w:rsidRPr="001831A3">
        <w:rPr>
          <w:rFonts w:ascii="Verdana" w:hAnsi="Verdana"/>
          <w:lang w:val="bg-BG"/>
        </w:rPr>
        <w:t xml:space="preserve"> </w:t>
      </w:r>
      <w:r w:rsidRPr="001831A3">
        <w:rPr>
          <w:rFonts w:ascii="Verdana" w:hAnsi="Verdana"/>
          <w:bCs/>
          <w:lang w:val="bg-BG"/>
        </w:rPr>
        <w:t>№№</w:t>
      </w:r>
      <w:r>
        <w:rPr>
          <w:rFonts w:ascii="Verdana" w:hAnsi="Verdana"/>
          <w:bCs/>
          <w:lang w:val="bg-BG"/>
        </w:rPr>
        <w:t xml:space="preserve"> 72789.-</w:t>
      </w:r>
      <w:r w:rsidRPr="001831A3">
        <w:rPr>
          <w:rFonts w:ascii="Verdana" w:hAnsi="Verdana"/>
          <w:bCs/>
          <w:lang w:val="bg-BG"/>
        </w:rPr>
        <w:t xml:space="preserve"> </w:t>
      </w:r>
      <w:r w:rsidRPr="0054538D">
        <w:rPr>
          <w:rFonts w:ascii="Verdana" w:hAnsi="Verdana"/>
          <w:lang w:val="bg-BG"/>
        </w:rPr>
        <w:t>86.7,  85.35,  86.22,  85.24,  86.39,  86.62,  86.61,  85.36,  85.25,  86.47, 86.26</w:t>
      </w:r>
      <w:r>
        <w:rPr>
          <w:rFonts w:ascii="Verdana" w:hAnsi="Verdana"/>
          <w:lang w:val="bg-BG"/>
        </w:rPr>
        <w:t>, землище на с Тополово, Община Асеновград.</w:t>
      </w:r>
    </w:p>
    <w:p w:rsidR="001840F2" w:rsidRPr="001831A3" w:rsidRDefault="001840F2" w:rsidP="00CC53BB">
      <w:pPr>
        <w:ind w:right="240"/>
        <w:jc w:val="both"/>
        <w:rPr>
          <w:rFonts w:ascii="Verdana" w:hAnsi="Verdana"/>
          <w:lang w:val="bg-BG"/>
        </w:rPr>
      </w:pPr>
    </w:p>
    <w:p w:rsidR="001840F2" w:rsidRPr="004C247F" w:rsidRDefault="001840F2" w:rsidP="00CC53BB">
      <w:pPr>
        <w:ind w:right="240"/>
        <w:jc w:val="both"/>
        <w:rPr>
          <w:rFonts w:ascii="Verdana" w:hAnsi="Verdana"/>
          <w:lang w:val="ru-RU"/>
        </w:rPr>
      </w:pPr>
    </w:p>
    <w:p w:rsidR="001840F2" w:rsidRDefault="001840F2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а г-жо Давчева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1840F2" w:rsidRPr="00516466" w:rsidRDefault="001840F2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1840F2" w:rsidRPr="00516466" w:rsidRDefault="001840F2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840F2" w:rsidRPr="00516466" w:rsidRDefault="001840F2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840F2" w:rsidRPr="00516466" w:rsidRDefault="001840F2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т.1, буква </w:t>
      </w:r>
      <w:r>
        <w:rPr>
          <w:rFonts w:ascii="Verdana" w:hAnsi="Verdana"/>
          <w:lang w:val="bg-BG"/>
        </w:rPr>
        <w:t>„в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840F2" w:rsidRPr="00516466" w:rsidRDefault="001840F2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Асеновград и Кметство с. Тополово.</w:t>
      </w:r>
    </w:p>
    <w:p w:rsidR="001840F2" w:rsidRPr="00516466" w:rsidRDefault="001840F2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840F2" w:rsidRPr="00516466" w:rsidRDefault="001840F2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1840F2" w:rsidRPr="00516466" w:rsidRDefault="001840F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1840F2" w:rsidRPr="00516466" w:rsidRDefault="001840F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840F2" w:rsidRPr="00516466" w:rsidRDefault="001840F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840F2" w:rsidRPr="00516466" w:rsidRDefault="001840F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изпраща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840F2" w:rsidRPr="00516466" w:rsidRDefault="001840F2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840F2" w:rsidRPr="00BD3E37" w:rsidRDefault="001840F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0001031 „Родопи Средни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1840F2" w:rsidRPr="00516466" w:rsidRDefault="001840F2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1840F2" w:rsidRPr="00516466" w:rsidRDefault="001840F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1840F2" w:rsidRPr="00516466" w:rsidRDefault="001840F2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840F2" w:rsidRPr="00516466" w:rsidRDefault="001840F2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1840F2" w:rsidRPr="00516466" w:rsidRDefault="001840F2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840F2" w:rsidRPr="00516466" w:rsidRDefault="001840F2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840F2" w:rsidRDefault="001840F2" w:rsidP="00516466">
      <w:pPr>
        <w:ind w:right="566"/>
        <w:jc w:val="both"/>
        <w:rPr>
          <w:rFonts w:ascii="Verdana" w:hAnsi="Verdana"/>
          <w:lang w:val="ru-RU"/>
        </w:rPr>
      </w:pPr>
    </w:p>
    <w:p w:rsidR="001840F2" w:rsidRPr="00516466" w:rsidRDefault="001840F2" w:rsidP="00516466">
      <w:pPr>
        <w:ind w:right="566"/>
        <w:jc w:val="both"/>
        <w:rPr>
          <w:rFonts w:ascii="Verdana" w:hAnsi="Verdana"/>
          <w:lang w:val="ru-RU"/>
        </w:rPr>
      </w:pPr>
    </w:p>
    <w:p w:rsidR="001840F2" w:rsidRPr="00516466" w:rsidRDefault="001840F2" w:rsidP="006C0EC4">
      <w:pPr>
        <w:ind w:right="240"/>
        <w:jc w:val="both"/>
        <w:rPr>
          <w:rFonts w:ascii="Verdana" w:hAnsi="Verdana"/>
          <w:lang w:val="ru-RU"/>
        </w:rPr>
      </w:pPr>
    </w:p>
    <w:p w:rsidR="001840F2" w:rsidRDefault="001840F2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1840F2" w:rsidRDefault="001840F2" w:rsidP="001C479F">
      <w:pPr>
        <w:jc w:val="both"/>
        <w:rPr>
          <w:rFonts w:ascii="Verdana" w:hAnsi="Verdana"/>
          <w:b/>
          <w:lang w:val="ru-RU"/>
        </w:rPr>
      </w:pPr>
    </w:p>
    <w:p w:rsidR="001840F2" w:rsidRDefault="001840F2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1840F2" w:rsidRDefault="001840F2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1840F2" w:rsidRDefault="001840F2" w:rsidP="00E3467A">
      <w:pPr>
        <w:jc w:val="both"/>
        <w:rPr>
          <w:rFonts w:ascii="Verdana" w:hAnsi="Verdana"/>
          <w:i/>
          <w:lang w:val="ru-RU"/>
        </w:rPr>
      </w:pPr>
    </w:p>
    <w:p w:rsidR="001840F2" w:rsidRDefault="001840F2" w:rsidP="00E3467A">
      <w:pPr>
        <w:jc w:val="both"/>
        <w:rPr>
          <w:rFonts w:ascii="Verdana" w:hAnsi="Verdana"/>
          <w:i/>
          <w:lang w:val="ru-RU"/>
        </w:rPr>
      </w:pPr>
    </w:p>
    <w:p w:rsidR="001840F2" w:rsidRDefault="001840F2" w:rsidP="000A00BD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765A8D"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sectPr w:rsidR="001840F2" w:rsidSect="000A00BD">
      <w:footerReference w:type="default" r:id="rId7"/>
      <w:headerReference w:type="first" r:id="rId8"/>
      <w:footerReference w:type="first" r:id="rId9"/>
      <w:pgSz w:w="11907" w:h="16840" w:code="9"/>
      <w:pgMar w:top="1134" w:right="567" w:bottom="709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0F2" w:rsidRDefault="001840F2">
      <w:r>
        <w:separator/>
      </w:r>
    </w:p>
  </w:endnote>
  <w:endnote w:type="continuationSeparator" w:id="0">
    <w:p w:rsidR="001840F2" w:rsidRDefault="00184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0F2" w:rsidRDefault="001840F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1840F2" w:rsidRDefault="001840F2" w:rsidP="0022049F">
                <w:pPr>
                  <w:jc w:val="both"/>
                </w:pPr>
                <w:r w:rsidRPr="00844163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840F2" w:rsidRPr="009463AE" w:rsidRDefault="001840F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840F2" w:rsidRDefault="001840F2" w:rsidP="0022049F">
    <w:pPr>
      <w:pStyle w:val="Footer"/>
      <w:jc w:val="center"/>
      <w:rPr>
        <w:lang w:val="bg-BG"/>
      </w:rPr>
    </w:pPr>
  </w:p>
  <w:p w:rsidR="001840F2" w:rsidRPr="009463AE" w:rsidRDefault="001840F2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0F2" w:rsidRDefault="001840F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1840F2" w:rsidRDefault="001840F2" w:rsidP="0022049F">
                <w:pPr>
                  <w:jc w:val="both"/>
                </w:pPr>
                <w:r w:rsidRPr="00844163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840F2" w:rsidRPr="009463AE" w:rsidRDefault="001840F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840F2" w:rsidRDefault="001840F2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0F2" w:rsidRDefault="001840F2">
      <w:r>
        <w:separator/>
      </w:r>
    </w:p>
  </w:footnote>
  <w:footnote w:type="continuationSeparator" w:id="0">
    <w:p w:rsidR="001840F2" w:rsidRDefault="001840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0F2" w:rsidRPr="005B69F7" w:rsidRDefault="001840F2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1840F2" w:rsidRPr="005B69F7" w:rsidRDefault="001840F2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840F2" w:rsidRPr="003106F6" w:rsidRDefault="001840F2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840F2" w:rsidRPr="00ED1377" w:rsidRDefault="001840F2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5F60"/>
    <w:rsid w:val="00016EDA"/>
    <w:rsid w:val="00021BF7"/>
    <w:rsid w:val="00024D58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2857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00BD"/>
    <w:rsid w:val="000A4ED5"/>
    <w:rsid w:val="000B24C3"/>
    <w:rsid w:val="000C5FF0"/>
    <w:rsid w:val="000C6791"/>
    <w:rsid w:val="000D6108"/>
    <w:rsid w:val="000D7920"/>
    <w:rsid w:val="000E3445"/>
    <w:rsid w:val="000E5271"/>
    <w:rsid w:val="000E60D9"/>
    <w:rsid w:val="000F09E5"/>
    <w:rsid w:val="000F6A48"/>
    <w:rsid w:val="000F7669"/>
    <w:rsid w:val="001037B6"/>
    <w:rsid w:val="0010509C"/>
    <w:rsid w:val="00107766"/>
    <w:rsid w:val="00111F9F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31A3"/>
    <w:rsid w:val="001840F2"/>
    <w:rsid w:val="0018423C"/>
    <w:rsid w:val="001862D5"/>
    <w:rsid w:val="00187CFD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095A"/>
    <w:rsid w:val="001B63D6"/>
    <w:rsid w:val="001C1376"/>
    <w:rsid w:val="001C22B3"/>
    <w:rsid w:val="001C3303"/>
    <w:rsid w:val="001C479F"/>
    <w:rsid w:val="001C6B0C"/>
    <w:rsid w:val="001D08C9"/>
    <w:rsid w:val="001D092E"/>
    <w:rsid w:val="001D2E90"/>
    <w:rsid w:val="001D4FA5"/>
    <w:rsid w:val="001E121D"/>
    <w:rsid w:val="001E1D29"/>
    <w:rsid w:val="001E2168"/>
    <w:rsid w:val="001E2879"/>
    <w:rsid w:val="001E2CB3"/>
    <w:rsid w:val="001E7413"/>
    <w:rsid w:val="001F7FDA"/>
    <w:rsid w:val="0020273B"/>
    <w:rsid w:val="00203694"/>
    <w:rsid w:val="0020500C"/>
    <w:rsid w:val="002052E9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25"/>
    <w:rsid w:val="002667A1"/>
    <w:rsid w:val="00266F3A"/>
    <w:rsid w:val="00267EAC"/>
    <w:rsid w:val="00272891"/>
    <w:rsid w:val="00272C23"/>
    <w:rsid w:val="0027570A"/>
    <w:rsid w:val="00280972"/>
    <w:rsid w:val="00281C00"/>
    <w:rsid w:val="00291153"/>
    <w:rsid w:val="002947C4"/>
    <w:rsid w:val="002A01D5"/>
    <w:rsid w:val="002A047A"/>
    <w:rsid w:val="002A065C"/>
    <w:rsid w:val="002A1E59"/>
    <w:rsid w:val="002A40DF"/>
    <w:rsid w:val="002A71F5"/>
    <w:rsid w:val="002A780C"/>
    <w:rsid w:val="002A7C03"/>
    <w:rsid w:val="002A7C06"/>
    <w:rsid w:val="002B02B2"/>
    <w:rsid w:val="002B14CE"/>
    <w:rsid w:val="002B1D06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043E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25787"/>
    <w:rsid w:val="0033217F"/>
    <w:rsid w:val="00333F65"/>
    <w:rsid w:val="00346F7F"/>
    <w:rsid w:val="00357DB5"/>
    <w:rsid w:val="00360A71"/>
    <w:rsid w:val="0036443F"/>
    <w:rsid w:val="00364678"/>
    <w:rsid w:val="00364C31"/>
    <w:rsid w:val="00366F76"/>
    <w:rsid w:val="003757BF"/>
    <w:rsid w:val="003805FE"/>
    <w:rsid w:val="00380A9B"/>
    <w:rsid w:val="00381AF3"/>
    <w:rsid w:val="00383E59"/>
    <w:rsid w:val="003843ED"/>
    <w:rsid w:val="00385B8E"/>
    <w:rsid w:val="003A1885"/>
    <w:rsid w:val="003A61A5"/>
    <w:rsid w:val="003A7704"/>
    <w:rsid w:val="003B060C"/>
    <w:rsid w:val="003B13CA"/>
    <w:rsid w:val="003B30E4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E6EF5"/>
    <w:rsid w:val="003F1CD1"/>
    <w:rsid w:val="003F1E81"/>
    <w:rsid w:val="003F3EC6"/>
    <w:rsid w:val="004003DA"/>
    <w:rsid w:val="00402A70"/>
    <w:rsid w:val="004047AB"/>
    <w:rsid w:val="0040555F"/>
    <w:rsid w:val="00405F91"/>
    <w:rsid w:val="00407FC6"/>
    <w:rsid w:val="004128BA"/>
    <w:rsid w:val="004141CA"/>
    <w:rsid w:val="004152E1"/>
    <w:rsid w:val="0041593A"/>
    <w:rsid w:val="0042457C"/>
    <w:rsid w:val="00425B06"/>
    <w:rsid w:val="00431861"/>
    <w:rsid w:val="00433B0C"/>
    <w:rsid w:val="00433ECD"/>
    <w:rsid w:val="0043471A"/>
    <w:rsid w:val="0044287A"/>
    <w:rsid w:val="00445338"/>
    <w:rsid w:val="00445526"/>
    <w:rsid w:val="00446B2F"/>
    <w:rsid w:val="00454502"/>
    <w:rsid w:val="00454586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C247F"/>
    <w:rsid w:val="004D1C4C"/>
    <w:rsid w:val="004E33EB"/>
    <w:rsid w:val="004E5272"/>
    <w:rsid w:val="004E5A17"/>
    <w:rsid w:val="004E72EB"/>
    <w:rsid w:val="004F25DB"/>
    <w:rsid w:val="004F2C70"/>
    <w:rsid w:val="004F3F45"/>
    <w:rsid w:val="004F55FE"/>
    <w:rsid w:val="00503E3B"/>
    <w:rsid w:val="00504533"/>
    <w:rsid w:val="005069E4"/>
    <w:rsid w:val="00512528"/>
    <w:rsid w:val="00513BA5"/>
    <w:rsid w:val="00516466"/>
    <w:rsid w:val="0052224F"/>
    <w:rsid w:val="00523EC7"/>
    <w:rsid w:val="00524881"/>
    <w:rsid w:val="00527C1A"/>
    <w:rsid w:val="00531E84"/>
    <w:rsid w:val="00543628"/>
    <w:rsid w:val="00544B30"/>
    <w:rsid w:val="005452D7"/>
    <w:rsid w:val="0054538D"/>
    <w:rsid w:val="00547E76"/>
    <w:rsid w:val="00553C56"/>
    <w:rsid w:val="00553F40"/>
    <w:rsid w:val="00555E33"/>
    <w:rsid w:val="00563007"/>
    <w:rsid w:val="00565F47"/>
    <w:rsid w:val="00570D9D"/>
    <w:rsid w:val="00571FF0"/>
    <w:rsid w:val="00572451"/>
    <w:rsid w:val="00575F17"/>
    <w:rsid w:val="00577069"/>
    <w:rsid w:val="00577837"/>
    <w:rsid w:val="00587C9E"/>
    <w:rsid w:val="00591DB7"/>
    <w:rsid w:val="0059271F"/>
    <w:rsid w:val="00597D47"/>
    <w:rsid w:val="005A2D48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26308"/>
    <w:rsid w:val="00632DFF"/>
    <w:rsid w:val="00641E01"/>
    <w:rsid w:val="00645260"/>
    <w:rsid w:val="00646A0B"/>
    <w:rsid w:val="00647427"/>
    <w:rsid w:val="00650655"/>
    <w:rsid w:val="00651339"/>
    <w:rsid w:val="00651663"/>
    <w:rsid w:val="006524B1"/>
    <w:rsid w:val="00654DF4"/>
    <w:rsid w:val="006574AB"/>
    <w:rsid w:val="00663501"/>
    <w:rsid w:val="00664004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6F675A"/>
    <w:rsid w:val="00700808"/>
    <w:rsid w:val="00702AA5"/>
    <w:rsid w:val="0070397E"/>
    <w:rsid w:val="00705C3B"/>
    <w:rsid w:val="00711E7A"/>
    <w:rsid w:val="00714202"/>
    <w:rsid w:val="00720EAC"/>
    <w:rsid w:val="007237F4"/>
    <w:rsid w:val="00725235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388D"/>
    <w:rsid w:val="00774BBA"/>
    <w:rsid w:val="00777ED1"/>
    <w:rsid w:val="00780D12"/>
    <w:rsid w:val="00782809"/>
    <w:rsid w:val="00783909"/>
    <w:rsid w:val="00785840"/>
    <w:rsid w:val="00786D02"/>
    <w:rsid w:val="007920B3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D5A5E"/>
    <w:rsid w:val="007E39B5"/>
    <w:rsid w:val="007F24D4"/>
    <w:rsid w:val="007F26EC"/>
    <w:rsid w:val="007F2931"/>
    <w:rsid w:val="007F2A95"/>
    <w:rsid w:val="007F4657"/>
    <w:rsid w:val="00806A54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4163"/>
    <w:rsid w:val="00847E91"/>
    <w:rsid w:val="00856D1D"/>
    <w:rsid w:val="0085724E"/>
    <w:rsid w:val="0086143B"/>
    <w:rsid w:val="00862A9B"/>
    <w:rsid w:val="00864713"/>
    <w:rsid w:val="00864BFA"/>
    <w:rsid w:val="008707D9"/>
    <w:rsid w:val="008749FD"/>
    <w:rsid w:val="008756CB"/>
    <w:rsid w:val="0087639B"/>
    <w:rsid w:val="00880344"/>
    <w:rsid w:val="008812A9"/>
    <w:rsid w:val="0088594D"/>
    <w:rsid w:val="0088652B"/>
    <w:rsid w:val="00887474"/>
    <w:rsid w:val="00891FD6"/>
    <w:rsid w:val="00893B92"/>
    <w:rsid w:val="00894617"/>
    <w:rsid w:val="008957A2"/>
    <w:rsid w:val="008A4F68"/>
    <w:rsid w:val="008A7009"/>
    <w:rsid w:val="008A7D83"/>
    <w:rsid w:val="008B219A"/>
    <w:rsid w:val="008B28DB"/>
    <w:rsid w:val="008B5AFA"/>
    <w:rsid w:val="008B5B52"/>
    <w:rsid w:val="008B7BE0"/>
    <w:rsid w:val="008C147C"/>
    <w:rsid w:val="008C5A7E"/>
    <w:rsid w:val="008C6ACE"/>
    <w:rsid w:val="008D4045"/>
    <w:rsid w:val="008D4916"/>
    <w:rsid w:val="008D7308"/>
    <w:rsid w:val="008E3C50"/>
    <w:rsid w:val="008E4D59"/>
    <w:rsid w:val="008F05E1"/>
    <w:rsid w:val="008F0B72"/>
    <w:rsid w:val="008F1D6E"/>
    <w:rsid w:val="008F303B"/>
    <w:rsid w:val="008F4D94"/>
    <w:rsid w:val="008F5340"/>
    <w:rsid w:val="008F58BC"/>
    <w:rsid w:val="008F66CE"/>
    <w:rsid w:val="009046D5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36DFA"/>
    <w:rsid w:val="00941A7F"/>
    <w:rsid w:val="00942296"/>
    <w:rsid w:val="009463AE"/>
    <w:rsid w:val="00946A47"/>
    <w:rsid w:val="009565A3"/>
    <w:rsid w:val="00956C66"/>
    <w:rsid w:val="0095726D"/>
    <w:rsid w:val="009611AD"/>
    <w:rsid w:val="00964467"/>
    <w:rsid w:val="009659B1"/>
    <w:rsid w:val="00973665"/>
    <w:rsid w:val="009750DB"/>
    <w:rsid w:val="0099527F"/>
    <w:rsid w:val="00995C0D"/>
    <w:rsid w:val="00997FB8"/>
    <w:rsid w:val="009A2ED6"/>
    <w:rsid w:val="009A3F89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9F10B8"/>
    <w:rsid w:val="00A0202C"/>
    <w:rsid w:val="00A0273D"/>
    <w:rsid w:val="00A06685"/>
    <w:rsid w:val="00A06CFC"/>
    <w:rsid w:val="00A12831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0665"/>
    <w:rsid w:val="00A7244D"/>
    <w:rsid w:val="00A763AD"/>
    <w:rsid w:val="00A80AC2"/>
    <w:rsid w:val="00A81658"/>
    <w:rsid w:val="00A82D09"/>
    <w:rsid w:val="00A83A5B"/>
    <w:rsid w:val="00A87915"/>
    <w:rsid w:val="00A9722C"/>
    <w:rsid w:val="00A97FD6"/>
    <w:rsid w:val="00AA07A6"/>
    <w:rsid w:val="00AA201B"/>
    <w:rsid w:val="00AA4574"/>
    <w:rsid w:val="00AA45E1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4"/>
    <w:rsid w:val="00B07CCB"/>
    <w:rsid w:val="00B1125C"/>
    <w:rsid w:val="00B12AEE"/>
    <w:rsid w:val="00B14E2C"/>
    <w:rsid w:val="00B1502C"/>
    <w:rsid w:val="00B200EC"/>
    <w:rsid w:val="00B22DA1"/>
    <w:rsid w:val="00B27FD7"/>
    <w:rsid w:val="00B307F2"/>
    <w:rsid w:val="00B31467"/>
    <w:rsid w:val="00B33098"/>
    <w:rsid w:val="00B36B8A"/>
    <w:rsid w:val="00B42121"/>
    <w:rsid w:val="00B43107"/>
    <w:rsid w:val="00B457FF"/>
    <w:rsid w:val="00B50A52"/>
    <w:rsid w:val="00B6034C"/>
    <w:rsid w:val="00B61251"/>
    <w:rsid w:val="00B6246D"/>
    <w:rsid w:val="00B73574"/>
    <w:rsid w:val="00B74F2D"/>
    <w:rsid w:val="00B76562"/>
    <w:rsid w:val="00B81D03"/>
    <w:rsid w:val="00B8242B"/>
    <w:rsid w:val="00B8282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1796"/>
    <w:rsid w:val="00BC2769"/>
    <w:rsid w:val="00BC6140"/>
    <w:rsid w:val="00BD3201"/>
    <w:rsid w:val="00BD3E37"/>
    <w:rsid w:val="00BD6F32"/>
    <w:rsid w:val="00BE007A"/>
    <w:rsid w:val="00BE468C"/>
    <w:rsid w:val="00BE4A40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646"/>
    <w:rsid w:val="00C0795C"/>
    <w:rsid w:val="00C1303A"/>
    <w:rsid w:val="00C13F09"/>
    <w:rsid w:val="00C14531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266A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193D"/>
    <w:rsid w:val="00C720A0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3BB"/>
    <w:rsid w:val="00CC55D4"/>
    <w:rsid w:val="00CD413E"/>
    <w:rsid w:val="00CD6886"/>
    <w:rsid w:val="00CD7880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76C2"/>
    <w:rsid w:val="00D127FE"/>
    <w:rsid w:val="00D12D3A"/>
    <w:rsid w:val="00D13541"/>
    <w:rsid w:val="00D15275"/>
    <w:rsid w:val="00D16EAD"/>
    <w:rsid w:val="00D17C8B"/>
    <w:rsid w:val="00D20C05"/>
    <w:rsid w:val="00D2322D"/>
    <w:rsid w:val="00D2460E"/>
    <w:rsid w:val="00D246A8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51"/>
    <w:rsid w:val="00D77ABA"/>
    <w:rsid w:val="00D82F62"/>
    <w:rsid w:val="00D83C49"/>
    <w:rsid w:val="00D8478C"/>
    <w:rsid w:val="00D86F1C"/>
    <w:rsid w:val="00D87EDE"/>
    <w:rsid w:val="00D90E42"/>
    <w:rsid w:val="00DA011B"/>
    <w:rsid w:val="00DA0393"/>
    <w:rsid w:val="00DA42EA"/>
    <w:rsid w:val="00DA4CBC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D45F4"/>
    <w:rsid w:val="00DE0A0C"/>
    <w:rsid w:val="00DE34E8"/>
    <w:rsid w:val="00DE3DE0"/>
    <w:rsid w:val="00DE70F7"/>
    <w:rsid w:val="00DE7566"/>
    <w:rsid w:val="00DF06FF"/>
    <w:rsid w:val="00DF5854"/>
    <w:rsid w:val="00DF6676"/>
    <w:rsid w:val="00E047DB"/>
    <w:rsid w:val="00E110B1"/>
    <w:rsid w:val="00E1116D"/>
    <w:rsid w:val="00E11C8D"/>
    <w:rsid w:val="00E11DC6"/>
    <w:rsid w:val="00E152B3"/>
    <w:rsid w:val="00E166E3"/>
    <w:rsid w:val="00E21862"/>
    <w:rsid w:val="00E21A5B"/>
    <w:rsid w:val="00E266A0"/>
    <w:rsid w:val="00E26D9C"/>
    <w:rsid w:val="00E3107D"/>
    <w:rsid w:val="00E3126A"/>
    <w:rsid w:val="00E335EA"/>
    <w:rsid w:val="00E3467A"/>
    <w:rsid w:val="00E41A03"/>
    <w:rsid w:val="00E41CC6"/>
    <w:rsid w:val="00E41D0D"/>
    <w:rsid w:val="00E42572"/>
    <w:rsid w:val="00E5025C"/>
    <w:rsid w:val="00E51EB0"/>
    <w:rsid w:val="00E51FB3"/>
    <w:rsid w:val="00E557C7"/>
    <w:rsid w:val="00E5591A"/>
    <w:rsid w:val="00E604EE"/>
    <w:rsid w:val="00E62C27"/>
    <w:rsid w:val="00E72084"/>
    <w:rsid w:val="00E727D5"/>
    <w:rsid w:val="00E75868"/>
    <w:rsid w:val="00E75BF3"/>
    <w:rsid w:val="00E7605C"/>
    <w:rsid w:val="00E77288"/>
    <w:rsid w:val="00E81A28"/>
    <w:rsid w:val="00E835D8"/>
    <w:rsid w:val="00E84219"/>
    <w:rsid w:val="00E87520"/>
    <w:rsid w:val="00E95C8D"/>
    <w:rsid w:val="00E97186"/>
    <w:rsid w:val="00E97C7E"/>
    <w:rsid w:val="00EA00EA"/>
    <w:rsid w:val="00EA32F7"/>
    <w:rsid w:val="00EB4165"/>
    <w:rsid w:val="00EB4756"/>
    <w:rsid w:val="00ED1377"/>
    <w:rsid w:val="00ED68BF"/>
    <w:rsid w:val="00ED7603"/>
    <w:rsid w:val="00ED7AC0"/>
    <w:rsid w:val="00EE02E5"/>
    <w:rsid w:val="00EE26A5"/>
    <w:rsid w:val="00EF03B0"/>
    <w:rsid w:val="00F05757"/>
    <w:rsid w:val="00F10E5E"/>
    <w:rsid w:val="00F1101D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627F"/>
    <w:rsid w:val="00F90FA1"/>
    <w:rsid w:val="00F94B8F"/>
    <w:rsid w:val="00FA080C"/>
    <w:rsid w:val="00FA67C2"/>
    <w:rsid w:val="00FA70D5"/>
    <w:rsid w:val="00FB1A28"/>
    <w:rsid w:val="00FB4C34"/>
    <w:rsid w:val="00FC0EDA"/>
    <w:rsid w:val="00FC3ABA"/>
    <w:rsid w:val="00FC3E8D"/>
    <w:rsid w:val="00FC767E"/>
    <w:rsid w:val="00FD0EC8"/>
    <w:rsid w:val="00FD1756"/>
    <w:rsid w:val="00FD403A"/>
    <w:rsid w:val="00FD48E3"/>
    <w:rsid w:val="00FD7510"/>
    <w:rsid w:val="00FD7B51"/>
    <w:rsid w:val="00FD7F60"/>
    <w:rsid w:val="00FE15D5"/>
    <w:rsid w:val="00FE25D6"/>
    <w:rsid w:val="00FE40D9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90FA1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597D47"/>
    <w:rPr>
      <w:rFonts w:eastAsia="SimSun"/>
      <w:sz w:val="24"/>
      <w:lang w:val="bg-BG" w:eastAsia="zh-CN"/>
    </w:rPr>
  </w:style>
  <w:style w:type="character" w:customStyle="1" w:styleId="CharChar11">
    <w:name w:val="Char Char11"/>
    <w:uiPriority w:val="99"/>
    <w:rsid w:val="00864BFA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664004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E11DC6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C14531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D2460E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CD7880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7F24D4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72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612</Words>
  <Characters>3495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8</cp:revision>
  <cp:lastPrinted>2014-06-27T08:16:00Z</cp:lastPrinted>
  <dcterms:created xsi:type="dcterms:W3CDTF">2014-06-27T08:08:00Z</dcterms:created>
  <dcterms:modified xsi:type="dcterms:W3CDTF">2014-07-02T06:27:00Z</dcterms:modified>
</cp:coreProperties>
</file>