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55A" w:rsidRPr="00516466" w:rsidRDefault="007B755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7B755A" w:rsidRPr="00516466" w:rsidRDefault="007B755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7B755A" w:rsidRDefault="007B755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7B755A" w:rsidRPr="00516466" w:rsidRDefault="007B755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7B755A" w:rsidRDefault="007B755A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7B755A" w:rsidRPr="009E74C0" w:rsidRDefault="007B755A" w:rsidP="00B6246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„СПА РИЗОРТ” ЕООД</w:t>
      </w:r>
    </w:p>
    <w:p w:rsidR="007B755A" w:rsidRDefault="007B755A" w:rsidP="00B6246D">
      <w:pPr>
        <w:ind w:right="2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>гр. Пловдив</w:t>
      </w:r>
      <w:r w:rsidRPr="0054538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</w:t>
      </w:r>
      <w:r w:rsidRPr="0054538D">
        <w:rPr>
          <w:rFonts w:ascii="Verdana" w:hAnsi="Verdana"/>
          <w:bCs/>
          <w:lang w:val="bg-BG"/>
        </w:rPr>
        <w:t>ул. ”</w:t>
      </w:r>
      <w:r>
        <w:rPr>
          <w:rFonts w:ascii="Verdana" w:hAnsi="Verdana"/>
          <w:bCs/>
          <w:lang w:val="bg-BG"/>
        </w:rPr>
        <w:t>инж. Асен Йорданов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 xml:space="preserve"> 7</w:t>
      </w:r>
    </w:p>
    <w:p w:rsidR="007B755A" w:rsidRDefault="007B755A" w:rsidP="0052224F">
      <w:pPr>
        <w:ind w:right="240"/>
        <w:jc w:val="both"/>
        <w:rPr>
          <w:rFonts w:ascii="Verdana" w:hAnsi="Verdana"/>
          <w:b/>
          <w:lang w:val="bg-BG"/>
        </w:rPr>
      </w:pPr>
    </w:p>
    <w:p w:rsidR="007B755A" w:rsidRPr="004F02BD" w:rsidRDefault="007B755A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Хисаря</w:t>
      </w:r>
    </w:p>
    <w:p w:rsidR="007B755A" w:rsidRPr="00B6246D" w:rsidRDefault="007B755A" w:rsidP="0052224F">
      <w:pPr>
        <w:ind w:right="240"/>
        <w:jc w:val="both"/>
        <w:rPr>
          <w:rFonts w:ascii="Verdana" w:hAnsi="Verdana"/>
          <w:b/>
          <w:color w:val="C0C0C0"/>
          <w:lang w:val="bg-BG"/>
        </w:rPr>
      </w:pPr>
    </w:p>
    <w:p w:rsidR="007B755A" w:rsidRPr="00272C23" w:rsidRDefault="007B755A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7B755A" w:rsidRPr="001301F3" w:rsidRDefault="007B755A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7B755A" w:rsidRDefault="007B755A" w:rsidP="00B6246D">
      <w:pPr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ОВОС-469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23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Изграждане на хотел“</w:t>
      </w:r>
      <w:r w:rsidRPr="00CC53BB">
        <w:rPr>
          <w:rFonts w:ascii="Verdana" w:hAnsi="Verdana"/>
          <w:b/>
          <w:lang w:val="bg-BG"/>
        </w:rPr>
        <w:t xml:space="preserve"> </w:t>
      </w:r>
      <w:r w:rsidRPr="001831A3">
        <w:rPr>
          <w:rFonts w:ascii="Verdana" w:hAnsi="Verdana"/>
          <w:lang w:val="bg-BG"/>
        </w:rPr>
        <w:t>в имот</w:t>
      </w:r>
      <w:r>
        <w:rPr>
          <w:rFonts w:ascii="Verdana" w:hAnsi="Verdana"/>
          <w:lang w:val="bg-BG"/>
        </w:rPr>
        <w:t xml:space="preserve"> 139457, в гр. Хисаря, общ. Хисаря.</w:t>
      </w:r>
    </w:p>
    <w:p w:rsidR="007B755A" w:rsidRPr="001831A3" w:rsidRDefault="007B755A" w:rsidP="00CC53BB">
      <w:pPr>
        <w:ind w:right="240"/>
        <w:jc w:val="both"/>
        <w:rPr>
          <w:rFonts w:ascii="Verdana" w:hAnsi="Verdana"/>
          <w:lang w:val="bg-BG"/>
        </w:rPr>
      </w:pPr>
    </w:p>
    <w:p w:rsidR="007B755A" w:rsidRPr="004C247F" w:rsidRDefault="007B755A" w:rsidP="00CC53BB">
      <w:pPr>
        <w:ind w:right="240"/>
        <w:jc w:val="both"/>
        <w:rPr>
          <w:rFonts w:ascii="Verdana" w:hAnsi="Verdana"/>
          <w:lang w:val="ru-RU"/>
        </w:rPr>
      </w:pPr>
    </w:p>
    <w:p w:rsidR="007B755A" w:rsidRDefault="007B755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7B755A" w:rsidRPr="00516466" w:rsidRDefault="007B755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7B755A" w:rsidRPr="00516466" w:rsidRDefault="007B755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7B755A" w:rsidRPr="00516466" w:rsidRDefault="007B755A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7B755A" w:rsidRPr="00516466" w:rsidRDefault="007B755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7B755A" w:rsidRPr="00516466" w:rsidRDefault="007B755A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Хисаря.</w:t>
      </w:r>
    </w:p>
    <w:p w:rsidR="007B755A" w:rsidRPr="00516466" w:rsidRDefault="007B755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7B755A" w:rsidRPr="00516466" w:rsidRDefault="007B755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7B755A" w:rsidRPr="00516466" w:rsidRDefault="007B75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7B755A" w:rsidRPr="00516466" w:rsidRDefault="007B75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B755A" w:rsidRPr="00516466" w:rsidRDefault="007B75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7B755A" w:rsidRPr="00516466" w:rsidRDefault="007B75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7B755A" w:rsidRPr="00516466" w:rsidRDefault="007B755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B755A" w:rsidRPr="00BD3E37" w:rsidRDefault="007B75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0002054 „Средна гора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7B755A" w:rsidRPr="00516466" w:rsidRDefault="007B755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7B755A" w:rsidRPr="00516466" w:rsidRDefault="007B75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7B755A" w:rsidRPr="00516466" w:rsidRDefault="007B75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7B755A" w:rsidRPr="00516466" w:rsidRDefault="007B755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7B755A" w:rsidRPr="00516466" w:rsidRDefault="007B755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B755A" w:rsidRPr="00516466" w:rsidRDefault="007B755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B755A" w:rsidRDefault="007B755A" w:rsidP="00516466">
      <w:pPr>
        <w:ind w:right="566"/>
        <w:jc w:val="both"/>
        <w:rPr>
          <w:rFonts w:ascii="Verdana" w:hAnsi="Verdana"/>
          <w:lang w:val="ru-RU"/>
        </w:rPr>
      </w:pPr>
    </w:p>
    <w:p w:rsidR="007B755A" w:rsidRPr="00516466" w:rsidRDefault="007B755A" w:rsidP="00516466">
      <w:pPr>
        <w:ind w:right="566"/>
        <w:jc w:val="both"/>
        <w:rPr>
          <w:rFonts w:ascii="Verdana" w:hAnsi="Verdana"/>
          <w:lang w:val="ru-RU"/>
        </w:rPr>
      </w:pPr>
    </w:p>
    <w:p w:rsidR="007B755A" w:rsidRPr="00516466" w:rsidRDefault="007B755A" w:rsidP="006C0EC4">
      <w:pPr>
        <w:ind w:right="240"/>
        <w:jc w:val="both"/>
        <w:rPr>
          <w:rFonts w:ascii="Verdana" w:hAnsi="Verdana"/>
          <w:lang w:val="ru-RU"/>
        </w:rPr>
      </w:pPr>
    </w:p>
    <w:p w:rsidR="007B755A" w:rsidRDefault="007B755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B755A" w:rsidRDefault="007B755A" w:rsidP="001C479F">
      <w:pPr>
        <w:jc w:val="both"/>
        <w:rPr>
          <w:rFonts w:ascii="Verdana" w:hAnsi="Verdana"/>
          <w:b/>
          <w:lang w:val="ru-RU"/>
        </w:rPr>
      </w:pPr>
    </w:p>
    <w:p w:rsidR="007B755A" w:rsidRDefault="007B755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7B755A" w:rsidRDefault="007B755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7B755A" w:rsidRDefault="007B755A" w:rsidP="00E3467A">
      <w:pPr>
        <w:jc w:val="both"/>
        <w:rPr>
          <w:rFonts w:ascii="Verdana" w:hAnsi="Verdana"/>
          <w:i/>
          <w:lang w:val="ru-RU"/>
        </w:rPr>
      </w:pPr>
    </w:p>
    <w:p w:rsidR="007B755A" w:rsidRPr="00D31B84" w:rsidRDefault="007B755A" w:rsidP="00602D87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p w:rsidR="007B755A" w:rsidRDefault="007B755A" w:rsidP="00E3467A">
      <w:pPr>
        <w:jc w:val="both"/>
        <w:rPr>
          <w:rFonts w:ascii="Verdana" w:hAnsi="Verdana"/>
          <w:i/>
          <w:lang w:val="ru-RU"/>
        </w:rPr>
      </w:pPr>
    </w:p>
    <w:sectPr w:rsidR="007B755A" w:rsidSect="000A00BD">
      <w:footerReference w:type="default" r:id="rId7"/>
      <w:headerReference w:type="first" r:id="rId8"/>
      <w:footerReference w:type="first" r:id="rId9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55A" w:rsidRDefault="007B755A">
      <w:r>
        <w:separator/>
      </w:r>
    </w:p>
  </w:endnote>
  <w:endnote w:type="continuationSeparator" w:id="0">
    <w:p w:rsidR="007B755A" w:rsidRDefault="007B7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55A" w:rsidRDefault="007B755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7B755A" w:rsidRDefault="007B755A" w:rsidP="0022049F">
                <w:pPr>
                  <w:jc w:val="both"/>
                </w:pPr>
                <w:r w:rsidRPr="00FC625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B755A" w:rsidRPr="009463AE" w:rsidRDefault="007B755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B755A" w:rsidRDefault="007B755A" w:rsidP="0022049F">
    <w:pPr>
      <w:pStyle w:val="Footer"/>
      <w:jc w:val="center"/>
      <w:rPr>
        <w:lang w:val="bg-BG"/>
      </w:rPr>
    </w:pPr>
  </w:p>
  <w:p w:rsidR="007B755A" w:rsidRPr="009463AE" w:rsidRDefault="007B755A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55A" w:rsidRDefault="007B755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7B755A" w:rsidRDefault="007B755A" w:rsidP="0022049F">
                <w:pPr>
                  <w:jc w:val="both"/>
                </w:pPr>
                <w:r w:rsidRPr="00FC625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B755A" w:rsidRPr="009463AE" w:rsidRDefault="007B755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B755A" w:rsidRDefault="007B755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55A" w:rsidRDefault="007B755A">
      <w:r>
        <w:separator/>
      </w:r>
    </w:p>
  </w:footnote>
  <w:footnote w:type="continuationSeparator" w:id="0">
    <w:p w:rsidR="007B755A" w:rsidRDefault="007B7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55A" w:rsidRPr="005B69F7" w:rsidRDefault="007B755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7B755A" w:rsidRPr="005B69F7" w:rsidRDefault="007B755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B755A" w:rsidRPr="003106F6" w:rsidRDefault="007B755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B755A" w:rsidRPr="00ED1377" w:rsidRDefault="007B755A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2DE8"/>
    <w:rsid w:val="00024D58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56826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31A3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2045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8C9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4CE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63BA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43ED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3471A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02BD"/>
    <w:rsid w:val="004F25DB"/>
    <w:rsid w:val="004F2C70"/>
    <w:rsid w:val="004F3F45"/>
    <w:rsid w:val="004F55FE"/>
    <w:rsid w:val="00503E3B"/>
    <w:rsid w:val="00504533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538D"/>
    <w:rsid w:val="00547E76"/>
    <w:rsid w:val="00553C56"/>
    <w:rsid w:val="00553F40"/>
    <w:rsid w:val="00555E33"/>
    <w:rsid w:val="00563007"/>
    <w:rsid w:val="00565F47"/>
    <w:rsid w:val="0056691F"/>
    <w:rsid w:val="00570D9D"/>
    <w:rsid w:val="00571FF0"/>
    <w:rsid w:val="00572451"/>
    <w:rsid w:val="00575F17"/>
    <w:rsid w:val="00577069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02D87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0FF4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25235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4BBA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B755A"/>
    <w:rsid w:val="007C4B83"/>
    <w:rsid w:val="007C5D47"/>
    <w:rsid w:val="007D079B"/>
    <w:rsid w:val="007D13F0"/>
    <w:rsid w:val="007D452B"/>
    <w:rsid w:val="007D4FF0"/>
    <w:rsid w:val="007D5A5E"/>
    <w:rsid w:val="007E39B5"/>
    <w:rsid w:val="007F24D4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127D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7639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340"/>
    <w:rsid w:val="008F58BC"/>
    <w:rsid w:val="008F66CE"/>
    <w:rsid w:val="009046D5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E74C0"/>
    <w:rsid w:val="009F10B8"/>
    <w:rsid w:val="00A0202C"/>
    <w:rsid w:val="00A0273D"/>
    <w:rsid w:val="00A06685"/>
    <w:rsid w:val="00A06CFC"/>
    <w:rsid w:val="00A100E2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244D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22DA1"/>
    <w:rsid w:val="00B27FD7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6246D"/>
    <w:rsid w:val="00B73574"/>
    <w:rsid w:val="00B74F2D"/>
    <w:rsid w:val="00B76562"/>
    <w:rsid w:val="00B81D03"/>
    <w:rsid w:val="00B8242B"/>
    <w:rsid w:val="00B82823"/>
    <w:rsid w:val="00B82CE0"/>
    <w:rsid w:val="00B82E54"/>
    <w:rsid w:val="00B831BB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30E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646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D7880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76C2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46A8"/>
    <w:rsid w:val="00D26A6C"/>
    <w:rsid w:val="00D31B84"/>
    <w:rsid w:val="00D40692"/>
    <w:rsid w:val="00D41294"/>
    <w:rsid w:val="00D43759"/>
    <w:rsid w:val="00D44CA5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6F1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1FD5"/>
    <w:rsid w:val="00E42572"/>
    <w:rsid w:val="00E5025C"/>
    <w:rsid w:val="00E51EB0"/>
    <w:rsid w:val="00E51FB3"/>
    <w:rsid w:val="00E557C7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87520"/>
    <w:rsid w:val="00E95AB3"/>
    <w:rsid w:val="00E95C8D"/>
    <w:rsid w:val="00E97186"/>
    <w:rsid w:val="00E97C7E"/>
    <w:rsid w:val="00EA00EA"/>
    <w:rsid w:val="00EA32F7"/>
    <w:rsid w:val="00EB4165"/>
    <w:rsid w:val="00EB4756"/>
    <w:rsid w:val="00EC55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627F"/>
    <w:rsid w:val="00F81704"/>
    <w:rsid w:val="00F90FA1"/>
    <w:rsid w:val="00F94B8F"/>
    <w:rsid w:val="00FA080C"/>
    <w:rsid w:val="00FA67C2"/>
    <w:rsid w:val="00FA70D5"/>
    <w:rsid w:val="00FB1A28"/>
    <w:rsid w:val="00FB4C34"/>
    <w:rsid w:val="00FC0EDA"/>
    <w:rsid w:val="00FC3ABA"/>
    <w:rsid w:val="00FC3E8D"/>
    <w:rsid w:val="00FC6250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7F24D4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E41FD5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02D8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85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581</Words>
  <Characters>3313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6</cp:revision>
  <cp:lastPrinted>2014-06-30T08:39:00Z</cp:lastPrinted>
  <dcterms:created xsi:type="dcterms:W3CDTF">2014-06-30T08:31:00Z</dcterms:created>
  <dcterms:modified xsi:type="dcterms:W3CDTF">2014-06-30T08:41:00Z</dcterms:modified>
</cp:coreProperties>
</file>