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F6" w:rsidRPr="00516466" w:rsidRDefault="009A70F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70F6" w:rsidRPr="00516466" w:rsidRDefault="009A70F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A70F6" w:rsidRDefault="009A70F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A70F6" w:rsidRPr="00516466" w:rsidRDefault="009A70F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A70F6" w:rsidRDefault="009A70F6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9A70F6" w:rsidRPr="004F4B0C" w:rsidRDefault="009A70F6" w:rsidP="004F4B0C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ET “</w:t>
      </w:r>
      <w:r>
        <w:rPr>
          <w:rFonts w:ascii="Verdana" w:hAnsi="Verdana"/>
          <w:sz w:val="20"/>
          <w:szCs w:val="20"/>
        </w:rPr>
        <w:t>Сунай Расимов</w:t>
      </w:r>
      <w:r>
        <w:rPr>
          <w:rFonts w:ascii="Verdana" w:hAnsi="Verdana"/>
          <w:sz w:val="20"/>
          <w:szCs w:val="20"/>
          <w:lang w:val="en-US"/>
        </w:rPr>
        <w:t>”</w:t>
      </w:r>
    </w:p>
    <w:p w:rsidR="009A70F6" w:rsidRPr="00090DB3" w:rsidRDefault="009A70F6" w:rsidP="004F4B0C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Асеновград</w:t>
      </w:r>
      <w:r w:rsidRPr="00090DB3">
        <w:rPr>
          <w:rFonts w:ascii="Verdana" w:hAnsi="Verdana"/>
          <w:b w:val="0"/>
          <w:sz w:val="20"/>
          <w:szCs w:val="20"/>
        </w:rPr>
        <w:t>, ул. „</w:t>
      </w:r>
      <w:r>
        <w:rPr>
          <w:rFonts w:ascii="Verdana" w:hAnsi="Verdana"/>
          <w:b w:val="0"/>
          <w:sz w:val="20"/>
          <w:szCs w:val="20"/>
        </w:rPr>
        <w:t>Хаджи Димитър Стоилов</w:t>
      </w:r>
      <w:r w:rsidRPr="00090DB3">
        <w:rPr>
          <w:rFonts w:ascii="Verdana" w:hAnsi="Verdana"/>
          <w:b w:val="0"/>
          <w:sz w:val="20"/>
          <w:szCs w:val="20"/>
        </w:rPr>
        <w:t xml:space="preserve">“ № </w:t>
      </w:r>
      <w:r>
        <w:rPr>
          <w:rFonts w:ascii="Verdana" w:hAnsi="Verdana"/>
          <w:b w:val="0"/>
          <w:sz w:val="20"/>
          <w:szCs w:val="20"/>
        </w:rPr>
        <w:t>4</w:t>
      </w:r>
    </w:p>
    <w:p w:rsidR="009A70F6" w:rsidRPr="008D7308" w:rsidRDefault="009A70F6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9A70F6" w:rsidRDefault="009A70F6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Асеновград</w:t>
      </w:r>
    </w:p>
    <w:p w:rsidR="009A70F6" w:rsidRPr="0052224F" w:rsidRDefault="009A70F6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УВИБР Пловдив</w:t>
      </w:r>
    </w:p>
    <w:p w:rsidR="009A70F6" w:rsidRPr="00272C23" w:rsidRDefault="009A70F6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9A70F6" w:rsidRPr="001301F3" w:rsidRDefault="009A70F6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A70F6" w:rsidRPr="0052224F" w:rsidRDefault="009A70F6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ОВОС-424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02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Монтиране на временно преместваемо съоръжение- автомивка и изграждане на тръбен кладенец за стопански цели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ПИ № 00702.23.418, гр. Асеновград, общ. Асеновград.</w:t>
      </w:r>
      <w:r w:rsidRPr="0052224F">
        <w:rPr>
          <w:rFonts w:ascii="Verdana" w:hAnsi="Verdana"/>
          <w:lang w:val="ru-RU"/>
        </w:rPr>
        <w:t xml:space="preserve"> </w:t>
      </w:r>
    </w:p>
    <w:p w:rsidR="009A70F6" w:rsidRDefault="009A70F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A70F6" w:rsidRDefault="009A70F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Расимов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9A70F6" w:rsidRPr="00516466" w:rsidRDefault="009A70F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A70F6" w:rsidRPr="00516466" w:rsidRDefault="009A70F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70F6" w:rsidRPr="00516466" w:rsidRDefault="009A70F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70F6" w:rsidRPr="00516466" w:rsidRDefault="009A70F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70F6" w:rsidRPr="00516466" w:rsidRDefault="009A70F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Асеновград.</w:t>
      </w:r>
    </w:p>
    <w:p w:rsidR="009A70F6" w:rsidRPr="00516466" w:rsidRDefault="009A70F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70F6" w:rsidRPr="00516466" w:rsidRDefault="009A70F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A70F6" w:rsidRPr="00516466" w:rsidRDefault="009A70F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70F6" w:rsidRPr="00BD3E37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A70F6" w:rsidRPr="00516466" w:rsidRDefault="009A70F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70F6" w:rsidRPr="00516466" w:rsidRDefault="009A70F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A70F6" w:rsidRPr="00516466" w:rsidRDefault="009A70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70F6" w:rsidRPr="00516466" w:rsidRDefault="009A70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70F6" w:rsidRDefault="009A70F6" w:rsidP="00516466">
      <w:pPr>
        <w:ind w:right="566"/>
        <w:jc w:val="both"/>
        <w:rPr>
          <w:rFonts w:ascii="Verdana" w:hAnsi="Verdana"/>
          <w:lang w:val="ru-RU"/>
        </w:rPr>
      </w:pPr>
    </w:p>
    <w:p w:rsidR="009A70F6" w:rsidRPr="00516466" w:rsidRDefault="009A70F6" w:rsidP="00516466">
      <w:pPr>
        <w:ind w:right="566"/>
        <w:jc w:val="both"/>
        <w:rPr>
          <w:rFonts w:ascii="Verdana" w:hAnsi="Verdana"/>
          <w:lang w:val="ru-RU"/>
        </w:rPr>
      </w:pPr>
    </w:p>
    <w:p w:rsidR="009A70F6" w:rsidRPr="00516466" w:rsidRDefault="009A70F6" w:rsidP="006C0EC4">
      <w:pPr>
        <w:ind w:right="240"/>
        <w:jc w:val="both"/>
        <w:rPr>
          <w:rFonts w:ascii="Verdana" w:hAnsi="Verdana"/>
          <w:lang w:val="ru-RU"/>
        </w:rPr>
      </w:pPr>
    </w:p>
    <w:p w:rsidR="009A70F6" w:rsidRDefault="009A70F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A70F6" w:rsidRDefault="009A70F6" w:rsidP="001C479F">
      <w:pPr>
        <w:jc w:val="both"/>
        <w:rPr>
          <w:rFonts w:ascii="Verdana" w:hAnsi="Verdana"/>
          <w:b/>
          <w:lang w:val="ru-RU"/>
        </w:rPr>
      </w:pPr>
    </w:p>
    <w:p w:rsidR="009A70F6" w:rsidRDefault="009A70F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A70F6" w:rsidRDefault="009A70F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A70F6" w:rsidRDefault="009A70F6" w:rsidP="007E206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A70F6" w:rsidRDefault="009A70F6" w:rsidP="007E206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9A70F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0F6" w:rsidRDefault="009A70F6">
      <w:r>
        <w:separator/>
      </w:r>
    </w:p>
  </w:endnote>
  <w:endnote w:type="continuationSeparator" w:id="0">
    <w:p w:rsidR="009A70F6" w:rsidRDefault="009A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F6" w:rsidRDefault="009A70F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9A70F6" w:rsidRDefault="009A70F6" w:rsidP="0022049F">
                <w:pPr>
                  <w:jc w:val="both"/>
                </w:pPr>
                <w:r w:rsidRPr="00E2389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70F6" w:rsidRPr="009463AE" w:rsidRDefault="009A70F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70F6" w:rsidRDefault="009A70F6" w:rsidP="0022049F">
    <w:pPr>
      <w:pStyle w:val="Footer"/>
      <w:jc w:val="center"/>
      <w:rPr>
        <w:lang w:val="bg-BG"/>
      </w:rPr>
    </w:pPr>
  </w:p>
  <w:p w:rsidR="009A70F6" w:rsidRPr="009463AE" w:rsidRDefault="009A70F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F6" w:rsidRDefault="009A70F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9A70F6" w:rsidRDefault="009A70F6" w:rsidP="0022049F">
                <w:pPr>
                  <w:jc w:val="both"/>
                </w:pPr>
                <w:r w:rsidRPr="00E2389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70F6" w:rsidRPr="009463AE" w:rsidRDefault="009A70F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70F6" w:rsidRDefault="009A70F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0F6" w:rsidRDefault="009A70F6">
      <w:r>
        <w:separator/>
      </w:r>
    </w:p>
  </w:footnote>
  <w:footnote w:type="continuationSeparator" w:id="0">
    <w:p w:rsidR="009A70F6" w:rsidRDefault="009A7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0F6" w:rsidRPr="005B69F7" w:rsidRDefault="009A70F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A70F6" w:rsidRPr="005B69F7" w:rsidRDefault="009A70F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70F6" w:rsidRPr="003106F6" w:rsidRDefault="009A70F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70F6" w:rsidRPr="00ED1377" w:rsidRDefault="009A70F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594E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328C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37811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470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3153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5A17"/>
    <w:rsid w:val="004E72EB"/>
    <w:rsid w:val="004F25DB"/>
    <w:rsid w:val="004F2C70"/>
    <w:rsid w:val="004F3F45"/>
    <w:rsid w:val="004F4B0C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206C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A70F6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06E6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B2419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389A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7E206C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8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599</Words>
  <Characters>3416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2014-06-16T07:35:00Z</cp:lastPrinted>
  <dcterms:created xsi:type="dcterms:W3CDTF">2014-06-16T07:08:00Z</dcterms:created>
  <dcterms:modified xsi:type="dcterms:W3CDTF">2014-06-16T07:37:00Z</dcterms:modified>
</cp:coreProperties>
</file>