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8E" w:rsidRPr="00516466" w:rsidRDefault="00A8038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8038E" w:rsidRPr="00516466" w:rsidRDefault="00A8038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A8038E" w:rsidRDefault="00A8038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8038E" w:rsidRPr="00516466" w:rsidRDefault="00A8038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8038E" w:rsidRPr="00DD2718" w:rsidRDefault="00A8038E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A8038E" w:rsidRPr="00806124" w:rsidRDefault="00A8038E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Черноморска технологична компания АД- гр. София</w:t>
      </w:r>
    </w:p>
    <w:p w:rsidR="00A8038E" w:rsidRPr="00335E4B" w:rsidRDefault="00A8038E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bCs/>
          <w:sz w:val="20"/>
          <w:szCs w:val="20"/>
        </w:rPr>
        <w:t>гр. Варна</w:t>
      </w:r>
      <w:r w:rsidRPr="00961B3E">
        <w:rPr>
          <w:rFonts w:ascii="Verdana" w:hAnsi="Verdana"/>
          <w:bCs/>
          <w:sz w:val="20"/>
          <w:szCs w:val="20"/>
        </w:rPr>
        <w:t>, ул.”</w:t>
      </w:r>
      <w:r>
        <w:rPr>
          <w:rFonts w:ascii="Verdana" w:hAnsi="Verdana"/>
          <w:bCs/>
          <w:sz w:val="20"/>
          <w:szCs w:val="20"/>
        </w:rPr>
        <w:t xml:space="preserve">Цар Симеон </w:t>
      </w:r>
      <w:r>
        <w:rPr>
          <w:rFonts w:ascii="Verdana" w:hAnsi="Verdana"/>
          <w:bCs/>
          <w:sz w:val="20"/>
          <w:szCs w:val="20"/>
          <w:lang w:val="en-US"/>
        </w:rPr>
        <w:t>I</w:t>
      </w:r>
      <w:r w:rsidRPr="00961B3E">
        <w:rPr>
          <w:rFonts w:ascii="Verdana" w:hAnsi="Verdana"/>
          <w:bCs/>
          <w:sz w:val="20"/>
          <w:szCs w:val="20"/>
        </w:rPr>
        <w:t xml:space="preserve">” </w:t>
      </w:r>
      <w:r w:rsidRPr="00961B3E">
        <w:rPr>
          <w:rFonts w:ascii="Verdana" w:hAnsi="Verdana"/>
          <w:sz w:val="20"/>
          <w:szCs w:val="20"/>
        </w:rPr>
        <w:t xml:space="preserve">№ </w:t>
      </w:r>
      <w:r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  <w:lang w:val="en-US"/>
        </w:rPr>
        <w:t xml:space="preserve">5 </w:t>
      </w:r>
    </w:p>
    <w:p w:rsidR="00A8038E" w:rsidRPr="006A1C96" w:rsidRDefault="00A8038E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Хисаря</w:t>
      </w:r>
    </w:p>
    <w:p w:rsidR="00A8038E" w:rsidRPr="005F6E0B" w:rsidRDefault="00A8038E" w:rsidP="00961B3E">
      <w:pPr>
        <w:jc w:val="both"/>
        <w:rPr>
          <w:rFonts w:ascii="Verdana" w:hAnsi="Verdana"/>
          <w:b/>
          <w:color w:val="C0C0C0"/>
          <w:lang w:val="ru-RU"/>
        </w:rPr>
      </w:pPr>
      <w:r w:rsidRPr="005F6E0B">
        <w:rPr>
          <w:rFonts w:ascii="Verdana" w:hAnsi="Verdana"/>
          <w:b/>
          <w:color w:val="C0C0C0"/>
          <w:lang w:val="ru-RU"/>
        </w:rPr>
        <w:t>БД ИБР гр. Пловдив</w:t>
      </w:r>
    </w:p>
    <w:p w:rsidR="00A8038E" w:rsidRPr="00DD2718" w:rsidRDefault="00A8038E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A8038E" w:rsidRPr="001301F3" w:rsidRDefault="00A8038E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8038E" w:rsidRDefault="00A8038E" w:rsidP="00982B2B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ОВОС-418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30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A8038E" w:rsidRPr="00961B3E" w:rsidRDefault="00A8038E" w:rsidP="00982B2B">
      <w:pPr>
        <w:ind w:right="240"/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</w:t>
      </w:r>
      <w:r>
        <w:rPr>
          <w:rFonts w:ascii="Verdana" w:hAnsi="Verdana"/>
          <w:b/>
          <w:szCs w:val="28"/>
          <w:lang w:val="ru-RU"/>
        </w:rPr>
        <w:t>Газоснабдяване на гр. Хисаря- проектиране и изграждане на газоразпрделителна мрежа в урбанизираната територия</w:t>
      </w:r>
      <w:r>
        <w:rPr>
          <w:rFonts w:ascii="Verdana" w:hAnsi="Verdana"/>
          <w:b/>
          <w:szCs w:val="28"/>
        </w:rPr>
        <w:t>”</w:t>
      </w:r>
      <w:r w:rsidRPr="00C02C90">
        <w:rPr>
          <w:rFonts w:ascii="Verdana" w:hAnsi="Verdana"/>
          <w:b/>
          <w:szCs w:val="28"/>
          <w:lang w:val="ru-RU"/>
        </w:rPr>
        <w:t xml:space="preserve">, </w:t>
      </w:r>
      <w:r>
        <w:rPr>
          <w:rFonts w:ascii="Verdana" w:hAnsi="Verdana"/>
          <w:szCs w:val="28"/>
          <w:lang w:val="ru-RU"/>
        </w:rPr>
        <w:t>в гр. Хисаря</w:t>
      </w:r>
      <w:r w:rsidRPr="00961B3E">
        <w:rPr>
          <w:rFonts w:ascii="Verdana" w:hAnsi="Verdana"/>
          <w:szCs w:val="28"/>
          <w:lang w:val="bg-BG"/>
        </w:rPr>
        <w:t xml:space="preserve">, </w:t>
      </w:r>
      <w:r>
        <w:rPr>
          <w:rFonts w:ascii="Verdana" w:hAnsi="Verdana"/>
          <w:szCs w:val="28"/>
          <w:lang w:val="ru-RU"/>
        </w:rPr>
        <w:t>община Хисаря</w:t>
      </w:r>
      <w:r>
        <w:rPr>
          <w:rFonts w:ascii="Verdana" w:hAnsi="Verdana"/>
          <w:szCs w:val="28"/>
        </w:rPr>
        <w:t>.</w:t>
      </w:r>
    </w:p>
    <w:p w:rsidR="00A8038E" w:rsidRDefault="00A8038E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A8038E" w:rsidRDefault="00A8038E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A8038E" w:rsidRDefault="00A8038E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A8038E" w:rsidRPr="00516466" w:rsidRDefault="00A8038E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8038E" w:rsidRPr="00516466" w:rsidRDefault="00A8038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8038E" w:rsidRPr="00516466" w:rsidRDefault="00A8038E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8038E" w:rsidRPr="00516466" w:rsidRDefault="00A8038E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т.3,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8038E" w:rsidRPr="00516466" w:rsidRDefault="00A8038E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Хисаря.</w:t>
      </w:r>
    </w:p>
    <w:p w:rsidR="00A8038E" w:rsidRPr="00516466" w:rsidRDefault="00A8038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8038E" w:rsidRPr="00516466" w:rsidRDefault="00A8038E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A8038E" w:rsidRPr="00516466" w:rsidRDefault="00A8038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A8038E" w:rsidRPr="00516466" w:rsidRDefault="00A8038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8038E" w:rsidRPr="00516466" w:rsidRDefault="00A8038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8038E" w:rsidRPr="00516466" w:rsidRDefault="00A8038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A8038E" w:rsidRPr="00516466" w:rsidRDefault="00A8038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8038E" w:rsidRPr="00BD3E37" w:rsidRDefault="00A8038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0002054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Средна гора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A8038E" w:rsidRPr="00516466" w:rsidRDefault="00A8038E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A8038E" w:rsidRPr="00516466" w:rsidRDefault="00A8038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A8038E" w:rsidRPr="00516466" w:rsidRDefault="00A8038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8038E" w:rsidRPr="00516466" w:rsidRDefault="00A8038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A8038E" w:rsidRPr="00516466" w:rsidRDefault="00A8038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8038E" w:rsidRPr="00516466" w:rsidRDefault="00A8038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8038E" w:rsidRDefault="00A8038E" w:rsidP="00516466">
      <w:pPr>
        <w:ind w:right="566"/>
        <w:jc w:val="both"/>
        <w:rPr>
          <w:rFonts w:ascii="Verdana" w:hAnsi="Verdana"/>
          <w:lang w:val="ru-RU"/>
        </w:rPr>
      </w:pPr>
    </w:p>
    <w:p w:rsidR="00A8038E" w:rsidRDefault="00A8038E" w:rsidP="00516466">
      <w:pPr>
        <w:ind w:right="566"/>
        <w:jc w:val="both"/>
        <w:rPr>
          <w:rFonts w:ascii="Verdana" w:hAnsi="Verdana"/>
          <w:lang w:val="ru-RU"/>
        </w:rPr>
      </w:pPr>
    </w:p>
    <w:p w:rsidR="00A8038E" w:rsidRDefault="00A8038E" w:rsidP="00516466">
      <w:pPr>
        <w:ind w:right="566"/>
        <w:jc w:val="both"/>
        <w:rPr>
          <w:rFonts w:ascii="Verdana" w:hAnsi="Verdana"/>
          <w:lang w:val="ru-RU"/>
        </w:rPr>
      </w:pPr>
    </w:p>
    <w:p w:rsidR="00A8038E" w:rsidRPr="00516466" w:rsidRDefault="00A8038E" w:rsidP="00516466">
      <w:pPr>
        <w:ind w:right="566"/>
        <w:jc w:val="both"/>
        <w:rPr>
          <w:rFonts w:ascii="Verdana" w:hAnsi="Verdana"/>
          <w:lang w:val="ru-RU"/>
        </w:rPr>
      </w:pPr>
    </w:p>
    <w:p w:rsidR="00A8038E" w:rsidRPr="00516466" w:rsidRDefault="00A8038E" w:rsidP="006C0EC4">
      <w:pPr>
        <w:ind w:right="240"/>
        <w:jc w:val="both"/>
        <w:rPr>
          <w:rFonts w:ascii="Verdana" w:hAnsi="Verdana"/>
          <w:lang w:val="ru-RU"/>
        </w:rPr>
      </w:pPr>
    </w:p>
    <w:p w:rsidR="00A8038E" w:rsidRDefault="00A8038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8038E" w:rsidRDefault="00A8038E" w:rsidP="001C479F">
      <w:pPr>
        <w:jc w:val="both"/>
        <w:rPr>
          <w:rFonts w:ascii="Verdana" w:hAnsi="Verdana"/>
          <w:b/>
          <w:lang w:val="ru-RU"/>
        </w:rPr>
      </w:pPr>
    </w:p>
    <w:p w:rsidR="00A8038E" w:rsidRDefault="00A8038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A8038E" w:rsidRDefault="00A8038E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A8038E" w:rsidRDefault="00A8038E" w:rsidP="001C479F">
      <w:pPr>
        <w:jc w:val="both"/>
        <w:rPr>
          <w:rFonts w:ascii="Verdana" w:hAnsi="Verdana"/>
          <w:i/>
          <w:lang w:val="ru-RU"/>
        </w:rPr>
      </w:pPr>
    </w:p>
    <w:p w:rsidR="00A8038E" w:rsidRPr="00D31B84" w:rsidRDefault="00A8038E" w:rsidP="004138ED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A8038E" w:rsidRPr="00D31B84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38E" w:rsidRDefault="00A8038E">
      <w:r>
        <w:separator/>
      </w:r>
    </w:p>
  </w:endnote>
  <w:endnote w:type="continuationSeparator" w:id="0">
    <w:p w:rsidR="00A8038E" w:rsidRDefault="00A80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38E" w:rsidRDefault="00A8038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A8038E" w:rsidRDefault="00A8038E" w:rsidP="0022049F">
                <w:pPr>
                  <w:jc w:val="both"/>
                </w:pPr>
                <w:r w:rsidRPr="00CD4A7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8038E" w:rsidRPr="009463AE" w:rsidRDefault="00A8038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8038E" w:rsidRDefault="00A8038E" w:rsidP="0022049F">
    <w:pPr>
      <w:pStyle w:val="Footer"/>
      <w:jc w:val="center"/>
      <w:rPr>
        <w:lang w:val="bg-BG"/>
      </w:rPr>
    </w:pPr>
  </w:p>
  <w:p w:rsidR="00A8038E" w:rsidRPr="009463AE" w:rsidRDefault="00A8038E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38E" w:rsidRDefault="00A8038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A8038E" w:rsidRDefault="00A8038E" w:rsidP="0022049F">
                <w:pPr>
                  <w:jc w:val="both"/>
                </w:pPr>
                <w:r w:rsidRPr="00CD4A7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8038E" w:rsidRPr="009463AE" w:rsidRDefault="00A8038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8038E" w:rsidRDefault="00A8038E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38E" w:rsidRDefault="00A8038E">
      <w:r>
        <w:separator/>
      </w:r>
    </w:p>
  </w:footnote>
  <w:footnote w:type="continuationSeparator" w:id="0">
    <w:p w:rsidR="00A8038E" w:rsidRDefault="00A803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38E" w:rsidRPr="005B69F7" w:rsidRDefault="00A8038E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A8038E" w:rsidRPr="005B69F7" w:rsidRDefault="00A8038E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8038E" w:rsidRPr="003106F6" w:rsidRDefault="00A8038E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8038E" w:rsidRPr="00ED1377" w:rsidRDefault="00A8038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5E4B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2F2E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488E"/>
    <w:rsid w:val="00555E33"/>
    <w:rsid w:val="00563007"/>
    <w:rsid w:val="00564328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06124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45F4"/>
    <w:rsid w:val="00DE0A0C"/>
    <w:rsid w:val="00DE3DE0"/>
    <w:rsid w:val="00DE6542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77DDF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5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601</Words>
  <Characters>3426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2014-06-06T12:09:00Z</cp:lastPrinted>
  <dcterms:created xsi:type="dcterms:W3CDTF">2014-06-06T12:02:00Z</dcterms:created>
  <dcterms:modified xsi:type="dcterms:W3CDTF">2014-06-06T12:11:00Z</dcterms:modified>
</cp:coreProperties>
</file>