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18" w:rsidRPr="00516466" w:rsidRDefault="00E92C18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92C18" w:rsidRPr="00516466" w:rsidRDefault="00E92C18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92C18" w:rsidRDefault="00E92C18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92C18" w:rsidRPr="00516466" w:rsidRDefault="00E92C18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92C18" w:rsidRPr="00DD2718" w:rsidRDefault="00E92C18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E92C18" w:rsidRPr="00DD2718" w:rsidRDefault="00E92C18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„Самиен топливо груп</w:t>
      </w:r>
      <w:r w:rsidRPr="00DD2718">
        <w:rPr>
          <w:rFonts w:ascii="Verdana" w:hAnsi="Verdana"/>
          <w:sz w:val="20"/>
          <w:szCs w:val="20"/>
        </w:rPr>
        <w:t xml:space="preserve">” </w:t>
      </w:r>
      <w:r>
        <w:rPr>
          <w:rFonts w:ascii="Verdana" w:hAnsi="Verdana"/>
          <w:sz w:val="20"/>
          <w:szCs w:val="20"/>
        </w:rPr>
        <w:t>Е</w:t>
      </w:r>
      <w:r w:rsidRPr="00DD2718">
        <w:rPr>
          <w:rFonts w:ascii="Verdana" w:hAnsi="Verdana"/>
          <w:sz w:val="20"/>
          <w:szCs w:val="20"/>
        </w:rPr>
        <w:t xml:space="preserve">ООД, </w:t>
      </w:r>
    </w:p>
    <w:p w:rsidR="00E92C18" w:rsidRDefault="00E92C18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 Асеновград, ул. Клокотница 37</w:t>
      </w:r>
    </w:p>
    <w:p w:rsidR="00E92C18" w:rsidRPr="00DD2718" w:rsidRDefault="00E92C18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E92C18" w:rsidRPr="00EA4700" w:rsidRDefault="00E92C18" w:rsidP="001301F3">
      <w:pPr>
        <w:ind w:right="240"/>
        <w:jc w:val="both"/>
        <w:rPr>
          <w:rFonts w:ascii="Verdana" w:hAnsi="Verdana"/>
          <w:b/>
          <w:lang w:val="bg-BG"/>
        </w:rPr>
      </w:pPr>
      <w:r w:rsidRPr="00EA4700">
        <w:rPr>
          <w:rFonts w:ascii="Verdana" w:hAnsi="Verdana"/>
          <w:b/>
          <w:lang w:val="bg-BG"/>
        </w:rPr>
        <w:t>Община Асеновград</w:t>
      </w:r>
    </w:p>
    <w:p w:rsidR="00E92C18" w:rsidRPr="001301F3" w:rsidRDefault="00E92C18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E92C18" w:rsidRPr="001301F3" w:rsidRDefault="00E92C18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E92C18" w:rsidRDefault="00E92C18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ОВОС-368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12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E92C18" w:rsidRDefault="00E92C18" w:rsidP="006C0EC4">
      <w:pPr>
        <w:ind w:right="240"/>
        <w:jc w:val="both"/>
        <w:rPr>
          <w:rFonts w:ascii="Verdana" w:hAnsi="Verdana"/>
          <w:lang w:val="ru-RU"/>
        </w:rPr>
      </w:pPr>
      <w:r w:rsidRPr="00A20A44">
        <w:rPr>
          <w:rFonts w:ascii="Verdana" w:hAnsi="Verdana"/>
          <w:b/>
        </w:rPr>
        <w:t>“</w:t>
      </w:r>
      <w:r>
        <w:rPr>
          <w:rFonts w:ascii="Verdana" w:hAnsi="Verdana"/>
          <w:b/>
          <w:lang w:val="bg-BG"/>
        </w:rPr>
        <w:t>Преместваем обект бърза закуска, промишлени стоки, автомивка със сондажен кладенец и склад за продажба на строителни материали и материали за отопление</w:t>
      </w:r>
      <w:r w:rsidRPr="00A20A44">
        <w:rPr>
          <w:rFonts w:ascii="Verdana" w:hAnsi="Verdana"/>
          <w:b/>
        </w:rPr>
        <w:t>”</w:t>
      </w:r>
      <w:r>
        <w:rPr>
          <w:rFonts w:ascii="Verdana" w:hAnsi="Verdana"/>
          <w:lang w:val="ru-RU"/>
        </w:rPr>
        <w:t xml:space="preserve"> в </w:t>
      </w:r>
      <w:r w:rsidRPr="00DD2718">
        <w:rPr>
          <w:rFonts w:ascii="Verdana" w:hAnsi="Verdana"/>
          <w:lang w:val="ru-RU"/>
        </w:rPr>
        <w:t xml:space="preserve">ПИ </w:t>
      </w:r>
      <w:r>
        <w:rPr>
          <w:rFonts w:ascii="Verdana" w:hAnsi="Verdana"/>
          <w:lang w:val="ru-RU"/>
        </w:rPr>
        <w:t xml:space="preserve">00702.510.175 и ПИ 00702.510.176, гр. Асеновград, </w:t>
      </w:r>
      <w:r w:rsidRPr="00DD2718">
        <w:rPr>
          <w:rFonts w:ascii="Verdana" w:hAnsi="Verdana"/>
          <w:lang w:val="ru-RU"/>
        </w:rPr>
        <w:t>общ</w:t>
      </w:r>
      <w:r>
        <w:rPr>
          <w:rFonts w:ascii="Verdana" w:hAnsi="Verdana"/>
          <w:lang w:val="ru-RU"/>
        </w:rPr>
        <w:t>ина</w:t>
      </w:r>
      <w:r w:rsidRPr="00DD2718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Асеновград.</w:t>
      </w:r>
    </w:p>
    <w:p w:rsidR="00E92C18" w:rsidRDefault="00E92C1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92C18" w:rsidRDefault="00E92C18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92C18" w:rsidRPr="00516466" w:rsidRDefault="00E92C18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92C18" w:rsidRPr="00516466" w:rsidRDefault="00E92C1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92C18" w:rsidRPr="00516466" w:rsidRDefault="00E92C18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92C18" w:rsidRPr="00516466" w:rsidRDefault="00E92C18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92C18" w:rsidRPr="00516466" w:rsidRDefault="00E92C18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Асеновград.</w:t>
      </w:r>
    </w:p>
    <w:p w:rsidR="00E92C18" w:rsidRPr="00516466" w:rsidRDefault="00E92C18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92C18" w:rsidRPr="00516466" w:rsidRDefault="00E92C18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92C18" w:rsidRPr="00516466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92C18" w:rsidRPr="00516466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92C18" w:rsidRPr="00516466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92C18" w:rsidRPr="00516466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92C18" w:rsidRPr="00516466" w:rsidRDefault="00E92C18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92C18" w:rsidRPr="00BD3E37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0000194 „Река Чая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92C18" w:rsidRPr="00516466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92C18" w:rsidRPr="00516466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92C18" w:rsidRPr="00516466" w:rsidRDefault="00E92C1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92C18" w:rsidRPr="00516466" w:rsidRDefault="00E92C18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92C18" w:rsidRPr="00516466" w:rsidRDefault="00E92C1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92C18" w:rsidRPr="00516466" w:rsidRDefault="00E92C1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92C18" w:rsidRDefault="00E92C18" w:rsidP="00516466">
      <w:pPr>
        <w:ind w:right="566"/>
        <w:jc w:val="both"/>
        <w:rPr>
          <w:rFonts w:ascii="Verdana" w:hAnsi="Verdana"/>
          <w:lang w:val="ru-RU"/>
        </w:rPr>
      </w:pPr>
    </w:p>
    <w:p w:rsidR="00E92C18" w:rsidRDefault="00E92C18" w:rsidP="00516466">
      <w:pPr>
        <w:ind w:right="566"/>
        <w:jc w:val="both"/>
        <w:rPr>
          <w:rFonts w:ascii="Verdana" w:hAnsi="Verdana"/>
          <w:lang w:val="ru-RU"/>
        </w:rPr>
      </w:pPr>
    </w:p>
    <w:p w:rsidR="00E92C18" w:rsidRDefault="00E92C18" w:rsidP="00516466">
      <w:pPr>
        <w:ind w:right="566"/>
        <w:jc w:val="both"/>
        <w:rPr>
          <w:rFonts w:ascii="Verdana" w:hAnsi="Verdana"/>
          <w:lang w:val="ru-RU"/>
        </w:rPr>
      </w:pPr>
    </w:p>
    <w:p w:rsidR="00E92C18" w:rsidRPr="00516466" w:rsidRDefault="00E92C18" w:rsidP="00516466">
      <w:pPr>
        <w:ind w:right="566"/>
        <w:jc w:val="both"/>
        <w:rPr>
          <w:rFonts w:ascii="Verdana" w:hAnsi="Verdana"/>
          <w:lang w:val="ru-RU"/>
        </w:rPr>
      </w:pPr>
    </w:p>
    <w:p w:rsidR="00E92C18" w:rsidRPr="00516466" w:rsidRDefault="00E92C18" w:rsidP="006C0EC4">
      <w:pPr>
        <w:ind w:right="240"/>
        <w:jc w:val="both"/>
        <w:rPr>
          <w:rFonts w:ascii="Verdana" w:hAnsi="Verdana"/>
          <w:lang w:val="ru-RU"/>
        </w:rPr>
      </w:pPr>
    </w:p>
    <w:p w:rsidR="00E92C18" w:rsidRDefault="00E92C1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92C18" w:rsidRDefault="00E92C18" w:rsidP="001C479F">
      <w:pPr>
        <w:jc w:val="both"/>
        <w:rPr>
          <w:rFonts w:ascii="Verdana" w:hAnsi="Verdana"/>
          <w:b/>
          <w:lang w:val="ru-RU"/>
        </w:rPr>
      </w:pPr>
    </w:p>
    <w:p w:rsidR="00E92C18" w:rsidRDefault="00E92C1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92C18" w:rsidRDefault="00E92C18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92C18" w:rsidRPr="00516466" w:rsidRDefault="00E92C18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E92C18" w:rsidRDefault="00E92C18" w:rsidP="001F7FDA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E92C18" w:rsidRPr="006F2877" w:rsidRDefault="00E92C18" w:rsidP="00FD4FB3">
      <w:pPr>
        <w:pStyle w:val="Footer"/>
        <w:tabs>
          <w:tab w:val="left" w:pos="1500"/>
        </w:tabs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sectPr w:rsidR="00E92C18" w:rsidRPr="006F2877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C18" w:rsidRDefault="00E92C18">
      <w:r>
        <w:separator/>
      </w:r>
    </w:p>
  </w:endnote>
  <w:endnote w:type="continuationSeparator" w:id="0">
    <w:p w:rsidR="00E92C18" w:rsidRDefault="00E92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18" w:rsidRDefault="00E92C1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E92C18" w:rsidRDefault="00E92C18" w:rsidP="0022049F">
                <w:pPr>
                  <w:jc w:val="both"/>
                </w:pPr>
                <w:r w:rsidRPr="00A9099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92C18" w:rsidRPr="009463AE" w:rsidRDefault="00E92C1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92C18" w:rsidRDefault="00E92C18" w:rsidP="0022049F">
    <w:pPr>
      <w:pStyle w:val="Footer"/>
      <w:jc w:val="center"/>
      <w:rPr>
        <w:lang w:val="bg-BG"/>
      </w:rPr>
    </w:pPr>
  </w:p>
  <w:p w:rsidR="00E92C18" w:rsidRPr="009463AE" w:rsidRDefault="00E92C18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18" w:rsidRDefault="00E92C1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E92C18" w:rsidRDefault="00E92C18" w:rsidP="0022049F">
                <w:pPr>
                  <w:jc w:val="both"/>
                </w:pPr>
                <w:r w:rsidRPr="00A9099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92C18" w:rsidRPr="009463AE" w:rsidRDefault="00E92C1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92C18" w:rsidRDefault="00E92C1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C18" w:rsidRDefault="00E92C18">
      <w:r>
        <w:separator/>
      </w:r>
    </w:p>
  </w:footnote>
  <w:footnote w:type="continuationSeparator" w:id="0">
    <w:p w:rsidR="00E92C18" w:rsidRDefault="00E92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18" w:rsidRPr="005B69F7" w:rsidRDefault="00E92C1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92C18" w:rsidRPr="005B69F7" w:rsidRDefault="00E92C18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92C18" w:rsidRPr="003106F6" w:rsidRDefault="00E92C1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92C18" w:rsidRPr="00ED1377" w:rsidRDefault="00E92C18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D1377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10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614</Words>
  <Characters>3503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2014-05-23T08:16:00Z</cp:lastPrinted>
  <dcterms:created xsi:type="dcterms:W3CDTF">2014-05-23T08:07:00Z</dcterms:created>
  <dcterms:modified xsi:type="dcterms:W3CDTF">2014-05-23T08:18:00Z</dcterms:modified>
</cp:coreProperties>
</file>