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E7F" w:rsidRPr="00516466" w:rsidRDefault="00167E7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67E7F" w:rsidRPr="00516466" w:rsidRDefault="00167E7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167E7F" w:rsidRDefault="00167E7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67E7F" w:rsidRPr="00516466" w:rsidRDefault="00167E7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67E7F" w:rsidRDefault="00167E7F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167E7F" w:rsidRPr="00894617" w:rsidRDefault="00167E7F" w:rsidP="0052224F">
      <w:pPr>
        <w:ind w:right="24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„Фрукт Продукт” ООД</w:t>
      </w:r>
    </w:p>
    <w:p w:rsidR="00167E7F" w:rsidRDefault="00167E7F" w:rsidP="0052224F">
      <w:pPr>
        <w:ind w:right="2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ул. Белмекен 22</w:t>
      </w:r>
    </w:p>
    <w:p w:rsidR="00167E7F" w:rsidRPr="008D7308" w:rsidRDefault="00167E7F" w:rsidP="0052224F">
      <w:pPr>
        <w:ind w:right="240"/>
        <w:jc w:val="both"/>
        <w:rPr>
          <w:rFonts w:ascii="Verdana" w:hAnsi="Verdana"/>
          <w:bCs/>
          <w:lang w:val="bg-BG"/>
        </w:rPr>
      </w:pPr>
    </w:p>
    <w:p w:rsidR="00167E7F" w:rsidRDefault="00167E7F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Брезово</w:t>
      </w:r>
    </w:p>
    <w:p w:rsidR="00167E7F" w:rsidRPr="0052224F" w:rsidRDefault="00167E7F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Върбен</w:t>
      </w:r>
    </w:p>
    <w:p w:rsidR="00167E7F" w:rsidRPr="00BC5F9E" w:rsidRDefault="00167E7F" w:rsidP="0052224F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BC5F9E">
        <w:rPr>
          <w:rFonts w:ascii="Verdana" w:hAnsi="Verdana"/>
          <w:b/>
          <w:color w:val="C0C0C0"/>
          <w:lang w:val="ru-RU"/>
        </w:rPr>
        <w:t>БД ИБР гр. Пловдив</w:t>
      </w:r>
    </w:p>
    <w:p w:rsidR="00167E7F" w:rsidRPr="001301F3" w:rsidRDefault="00167E7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67E7F" w:rsidRPr="0052224F" w:rsidRDefault="00167E7F" w:rsidP="00561EE3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ОВОС-357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08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5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Изграждане на винено лозе с хидромелиоративно съоръжение- система за капково напояване</w:t>
      </w:r>
      <w:r w:rsidRPr="00A70665">
        <w:rPr>
          <w:rFonts w:ascii="Verdana" w:hAnsi="Verdana"/>
          <w:b/>
        </w:rPr>
        <w:t>”</w:t>
      </w:r>
      <w:r w:rsidRPr="0052224F">
        <w:rPr>
          <w:rFonts w:ascii="Verdana" w:hAnsi="Verdana"/>
          <w:lang w:val="ru-RU"/>
        </w:rPr>
        <w:t xml:space="preserve"> в</w:t>
      </w:r>
      <w:r>
        <w:rPr>
          <w:rFonts w:ascii="Verdana" w:hAnsi="Verdana"/>
          <w:lang w:val="ru-RU"/>
        </w:rPr>
        <w:t xml:space="preserve"> имоти </w:t>
      </w:r>
      <w:r>
        <w:rPr>
          <w:rFonts w:ascii="Verdana" w:hAnsi="Verdana"/>
          <w:bCs/>
          <w:lang w:val="bg-BG"/>
        </w:rPr>
        <w:t>№№ 017493, 017557, 017620, 017618, 017570, 017400, 017397, 017567, 017485, 017181, 017198</w:t>
      </w:r>
      <w:r>
        <w:rPr>
          <w:rFonts w:ascii="Verdana" w:hAnsi="Verdana"/>
          <w:lang w:val="ru-RU"/>
        </w:rPr>
        <w:t>, с.Върбен, общ. Брезово.</w:t>
      </w:r>
      <w:r w:rsidRPr="0052224F">
        <w:rPr>
          <w:rFonts w:ascii="Verdana" w:hAnsi="Verdana"/>
          <w:lang w:val="ru-RU"/>
        </w:rPr>
        <w:t xml:space="preserve"> </w:t>
      </w:r>
    </w:p>
    <w:p w:rsidR="00167E7F" w:rsidRDefault="00167E7F" w:rsidP="00561EE3">
      <w:pPr>
        <w:ind w:right="240"/>
        <w:jc w:val="both"/>
        <w:rPr>
          <w:rFonts w:ascii="Verdana" w:hAnsi="Verdana"/>
          <w:b/>
          <w:lang w:val="ru-RU"/>
        </w:rPr>
      </w:pPr>
    </w:p>
    <w:p w:rsidR="00167E7F" w:rsidRDefault="00167E7F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167E7F" w:rsidRPr="00516466" w:rsidRDefault="00167E7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67E7F" w:rsidRPr="00516466" w:rsidRDefault="00167E7F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67E7F" w:rsidRPr="00516466" w:rsidRDefault="00167E7F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67E7F" w:rsidRPr="00516466" w:rsidRDefault="00167E7F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67E7F" w:rsidRPr="00516466" w:rsidRDefault="00167E7F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 Брезово и с.Върбен.</w:t>
      </w:r>
    </w:p>
    <w:p w:rsidR="00167E7F" w:rsidRPr="00516466" w:rsidRDefault="00167E7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67E7F" w:rsidRPr="00516466" w:rsidRDefault="00167E7F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167E7F" w:rsidRPr="00516466" w:rsidRDefault="00167E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167E7F" w:rsidRPr="00516466" w:rsidRDefault="00167E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67E7F" w:rsidRPr="00516466" w:rsidRDefault="00167E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67E7F" w:rsidRPr="00516466" w:rsidRDefault="00167E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67E7F" w:rsidRPr="00516466" w:rsidRDefault="00167E7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67E7F" w:rsidRPr="00BD3E37" w:rsidRDefault="00167E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0000429 „Река Стряма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167E7F" w:rsidRPr="00516466" w:rsidRDefault="00167E7F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167E7F" w:rsidRPr="00516466" w:rsidRDefault="00167E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167E7F" w:rsidRPr="00516466" w:rsidRDefault="00167E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67E7F" w:rsidRPr="00516466" w:rsidRDefault="00167E7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167E7F" w:rsidRPr="00516466" w:rsidRDefault="00167E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67E7F" w:rsidRPr="00516466" w:rsidRDefault="00167E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67E7F" w:rsidRDefault="00167E7F" w:rsidP="00516466">
      <w:pPr>
        <w:ind w:right="566"/>
        <w:jc w:val="both"/>
        <w:rPr>
          <w:rFonts w:ascii="Verdana" w:hAnsi="Verdana"/>
          <w:lang w:val="ru-RU"/>
        </w:rPr>
      </w:pPr>
    </w:p>
    <w:p w:rsidR="00167E7F" w:rsidRPr="00516466" w:rsidRDefault="00167E7F" w:rsidP="00516466">
      <w:pPr>
        <w:ind w:right="566"/>
        <w:jc w:val="both"/>
        <w:rPr>
          <w:rFonts w:ascii="Verdana" w:hAnsi="Verdana"/>
          <w:lang w:val="ru-RU"/>
        </w:rPr>
      </w:pPr>
    </w:p>
    <w:p w:rsidR="00167E7F" w:rsidRPr="00516466" w:rsidRDefault="00167E7F" w:rsidP="006C0EC4">
      <w:pPr>
        <w:ind w:right="240"/>
        <w:jc w:val="both"/>
        <w:rPr>
          <w:rFonts w:ascii="Verdana" w:hAnsi="Verdana"/>
          <w:lang w:val="ru-RU"/>
        </w:rPr>
      </w:pPr>
    </w:p>
    <w:p w:rsidR="00167E7F" w:rsidRDefault="00167E7F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67E7F" w:rsidRDefault="00167E7F" w:rsidP="001C479F">
      <w:pPr>
        <w:jc w:val="both"/>
        <w:rPr>
          <w:rFonts w:ascii="Verdana" w:hAnsi="Verdana"/>
          <w:b/>
          <w:lang w:val="ru-RU"/>
        </w:rPr>
      </w:pPr>
    </w:p>
    <w:p w:rsidR="00167E7F" w:rsidRDefault="00167E7F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167E7F" w:rsidRDefault="00167E7F" w:rsidP="001C479F">
      <w:pPr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167E7F" w:rsidRDefault="00167E7F" w:rsidP="001C479F">
      <w:pPr>
        <w:jc w:val="both"/>
        <w:rPr>
          <w:rFonts w:ascii="Verdana" w:hAnsi="Verdana"/>
          <w:i/>
        </w:rPr>
      </w:pPr>
    </w:p>
    <w:sectPr w:rsidR="00167E7F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E7F" w:rsidRDefault="00167E7F">
      <w:r>
        <w:separator/>
      </w:r>
    </w:p>
  </w:endnote>
  <w:endnote w:type="continuationSeparator" w:id="0">
    <w:p w:rsidR="00167E7F" w:rsidRDefault="00167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E7F" w:rsidRDefault="00167E7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167E7F" w:rsidRDefault="00167E7F" w:rsidP="0022049F">
                <w:pPr>
                  <w:jc w:val="both"/>
                </w:pPr>
                <w:r w:rsidRPr="00AA031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67E7F" w:rsidRPr="009463AE" w:rsidRDefault="00167E7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67E7F" w:rsidRDefault="00167E7F" w:rsidP="0022049F">
    <w:pPr>
      <w:pStyle w:val="Footer"/>
      <w:jc w:val="center"/>
      <w:rPr>
        <w:lang w:val="bg-BG"/>
      </w:rPr>
    </w:pPr>
  </w:p>
  <w:p w:rsidR="00167E7F" w:rsidRPr="009463AE" w:rsidRDefault="00167E7F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E7F" w:rsidRDefault="00167E7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167E7F" w:rsidRDefault="00167E7F" w:rsidP="0022049F">
                <w:pPr>
                  <w:jc w:val="both"/>
                </w:pPr>
                <w:r w:rsidRPr="00AA031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67E7F" w:rsidRPr="009463AE" w:rsidRDefault="00167E7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67E7F" w:rsidRDefault="00167E7F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E7F" w:rsidRDefault="00167E7F">
      <w:r>
        <w:separator/>
      </w:r>
    </w:p>
  </w:footnote>
  <w:footnote w:type="continuationSeparator" w:id="0">
    <w:p w:rsidR="00167E7F" w:rsidRDefault="00167E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E7F" w:rsidRPr="005B69F7" w:rsidRDefault="00167E7F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167E7F" w:rsidRPr="005B69F7" w:rsidRDefault="00167E7F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67E7F" w:rsidRPr="003106F6" w:rsidRDefault="00167E7F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67E7F" w:rsidRPr="00ED1377" w:rsidRDefault="00167E7F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4C7C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67E7F"/>
    <w:rsid w:val="00171D14"/>
    <w:rsid w:val="0017213D"/>
    <w:rsid w:val="00172303"/>
    <w:rsid w:val="0017316E"/>
    <w:rsid w:val="00173EF0"/>
    <w:rsid w:val="0018423C"/>
    <w:rsid w:val="00185259"/>
    <w:rsid w:val="00186183"/>
    <w:rsid w:val="001862D5"/>
    <w:rsid w:val="00186F78"/>
    <w:rsid w:val="00187CFD"/>
    <w:rsid w:val="00190678"/>
    <w:rsid w:val="001916C0"/>
    <w:rsid w:val="00191FFF"/>
    <w:rsid w:val="0019361E"/>
    <w:rsid w:val="0019490D"/>
    <w:rsid w:val="00194A35"/>
    <w:rsid w:val="0019637F"/>
    <w:rsid w:val="0019717C"/>
    <w:rsid w:val="001977B6"/>
    <w:rsid w:val="001A1BFA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168"/>
    <w:rsid w:val="001E2879"/>
    <w:rsid w:val="001E2BBE"/>
    <w:rsid w:val="001E2CB3"/>
    <w:rsid w:val="001E7413"/>
    <w:rsid w:val="001F7FDA"/>
    <w:rsid w:val="0020273B"/>
    <w:rsid w:val="00203694"/>
    <w:rsid w:val="0020500C"/>
    <w:rsid w:val="002052E9"/>
    <w:rsid w:val="002110DE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30E1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25787"/>
    <w:rsid w:val="0033217F"/>
    <w:rsid w:val="00346410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0E4"/>
    <w:rsid w:val="003B377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53C"/>
    <w:rsid w:val="004F3F45"/>
    <w:rsid w:val="004F55FE"/>
    <w:rsid w:val="00503E3B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7E76"/>
    <w:rsid w:val="00553C56"/>
    <w:rsid w:val="00553F40"/>
    <w:rsid w:val="00555E33"/>
    <w:rsid w:val="00561EE3"/>
    <w:rsid w:val="00563007"/>
    <w:rsid w:val="00565F47"/>
    <w:rsid w:val="00570D9D"/>
    <w:rsid w:val="00571FF0"/>
    <w:rsid w:val="00572451"/>
    <w:rsid w:val="00575F17"/>
    <w:rsid w:val="00577837"/>
    <w:rsid w:val="0058714A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5C87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12E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C7D3A"/>
    <w:rsid w:val="006D0265"/>
    <w:rsid w:val="006D09FC"/>
    <w:rsid w:val="006D1C91"/>
    <w:rsid w:val="006D7701"/>
    <w:rsid w:val="006E28CD"/>
    <w:rsid w:val="006E337A"/>
    <w:rsid w:val="006E3B56"/>
    <w:rsid w:val="006E68BC"/>
    <w:rsid w:val="006E7EF5"/>
    <w:rsid w:val="006F27D9"/>
    <w:rsid w:val="006F638C"/>
    <w:rsid w:val="006F675A"/>
    <w:rsid w:val="00700808"/>
    <w:rsid w:val="00702523"/>
    <w:rsid w:val="00702AA5"/>
    <w:rsid w:val="0070397E"/>
    <w:rsid w:val="00705C3B"/>
    <w:rsid w:val="00711E7A"/>
    <w:rsid w:val="00714202"/>
    <w:rsid w:val="00720EAC"/>
    <w:rsid w:val="007237F4"/>
    <w:rsid w:val="00731011"/>
    <w:rsid w:val="00731361"/>
    <w:rsid w:val="00732774"/>
    <w:rsid w:val="00737369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D5A5E"/>
    <w:rsid w:val="007F26EC"/>
    <w:rsid w:val="007F2931"/>
    <w:rsid w:val="007F4657"/>
    <w:rsid w:val="00806A54"/>
    <w:rsid w:val="00814156"/>
    <w:rsid w:val="00814558"/>
    <w:rsid w:val="00815FC9"/>
    <w:rsid w:val="00817645"/>
    <w:rsid w:val="00821322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2A9B"/>
    <w:rsid w:val="00862FE1"/>
    <w:rsid w:val="00864713"/>
    <w:rsid w:val="00864BFA"/>
    <w:rsid w:val="008707D9"/>
    <w:rsid w:val="008749FD"/>
    <w:rsid w:val="008756C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650E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1EC3"/>
    <w:rsid w:val="00942296"/>
    <w:rsid w:val="009463AE"/>
    <w:rsid w:val="00946A47"/>
    <w:rsid w:val="00953B62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02C"/>
    <w:rsid w:val="00A0273D"/>
    <w:rsid w:val="00A05A2B"/>
    <w:rsid w:val="00A06685"/>
    <w:rsid w:val="00A06CFC"/>
    <w:rsid w:val="00A12831"/>
    <w:rsid w:val="00A25E56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564F3"/>
    <w:rsid w:val="00A645DE"/>
    <w:rsid w:val="00A70665"/>
    <w:rsid w:val="00A744AF"/>
    <w:rsid w:val="00A763AD"/>
    <w:rsid w:val="00A80AC2"/>
    <w:rsid w:val="00A81658"/>
    <w:rsid w:val="00A82D09"/>
    <w:rsid w:val="00A83A5B"/>
    <w:rsid w:val="00A87915"/>
    <w:rsid w:val="00A900D4"/>
    <w:rsid w:val="00A9722C"/>
    <w:rsid w:val="00A97FD6"/>
    <w:rsid w:val="00AA031E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4AE8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1467"/>
    <w:rsid w:val="00B33098"/>
    <w:rsid w:val="00B36B8A"/>
    <w:rsid w:val="00B41B5C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769"/>
    <w:rsid w:val="00BC5F9E"/>
    <w:rsid w:val="00BC6140"/>
    <w:rsid w:val="00BD3201"/>
    <w:rsid w:val="00BD3E37"/>
    <w:rsid w:val="00BD6F32"/>
    <w:rsid w:val="00BE007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87816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478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34F0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13C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5876"/>
    <w:rsid w:val="00FA67C2"/>
    <w:rsid w:val="00FB1A28"/>
    <w:rsid w:val="00FB4C34"/>
    <w:rsid w:val="00FC0EDA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25D6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basedOn w:val="DefaultParagraphFont"/>
    <w:uiPriority w:val="99"/>
    <w:rsid w:val="00F0513C"/>
    <w:rPr>
      <w:rFonts w:ascii="Arial" w:hAnsi="Arial" w:cs="Times New Roman"/>
      <w:lang w:val="en-US" w:eastAsia="en-US" w:bidi="ar-SA"/>
    </w:rPr>
  </w:style>
  <w:style w:type="character" w:customStyle="1" w:styleId="CharChar16">
    <w:name w:val="Char Char16"/>
    <w:uiPriority w:val="99"/>
    <w:rsid w:val="00A564F3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C5C87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BC5F9E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85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2</Pages>
  <Words>610</Words>
  <Characters>3477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11</cp:revision>
  <cp:lastPrinted>2014-05-19T07:44:00Z</cp:lastPrinted>
  <dcterms:created xsi:type="dcterms:W3CDTF">2014-05-19T06:55:00Z</dcterms:created>
  <dcterms:modified xsi:type="dcterms:W3CDTF">2014-05-19T07:44:00Z</dcterms:modified>
</cp:coreProperties>
</file>