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1E" w:rsidRPr="00516466" w:rsidRDefault="0019361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9361E" w:rsidRPr="00516466" w:rsidRDefault="0019361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9361E" w:rsidRDefault="0019361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9361E" w:rsidRPr="00516466" w:rsidRDefault="0019361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9361E" w:rsidRDefault="0019361E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19361E" w:rsidRPr="00894617" w:rsidRDefault="0019361E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„ДУНАПАК- РОДИНА” АД</w:t>
      </w:r>
    </w:p>
    <w:p w:rsidR="0019361E" w:rsidRDefault="0019361E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Марица 97</w:t>
      </w:r>
    </w:p>
    <w:p w:rsidR="0019361E" w:rsidRPr="008D7308" w:rsidRDefault="0019361E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19361E" w:rsidRDefault="0019361E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19361E" w:rsidRPr="0052224F" w:rsidRDefault="0019361E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Северен</w:t>
      </w:r>
    </w:p>
    <w:p w:rsidR="0019361E" w:rsidRPr="00561EE3" w:rsidRDefault="0019361E" w:rsidP="0052224F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561EE3">
        <w:rPr>
          <w:rFonts w:ascii="Verdana" w:hAnsi="Verdana"/>
          <w:b/>
          <w:color w:val="C0C0C0"/>
          <w:lang w:val="ru-RU"/>
        </w:rPr>
        <w:t>БД ИБР гр. Пловдив</w:t>
      </w:r>
    </w:p>
    <w:p w:rsidR="0019361E" w:rsidRPr="001301F3" w:rsidRDefault="0019361E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9361E" w:rsidRPr="0052224F" w:rsidRDefault="0019361E" w:rsidP="00561EE3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ОВОС-349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29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 xml:space="preserve">Разширение и модернизация на Парокондензна инсталация- котелно помещение </w:t>
      </w:r>
      <w:r>
        <w:rPr>
          <w:rFonts w:ascii="Verdana" w:hAnsi="Verdana"/>
          <w:b/>
        </w:rPr>
        <w:t>(</w:t>
      </w:r>
      <w:r>
        <w:rPr>
          <w:rFonts w:ascii="Verdana" w:hAnsi="Verdana"/>
          <w:b/>
          <w:lang w:val="bg-BG"/>
        </w:rPr>
        <w:t xml:space="preserve">топлинна мощност 4 905 </w:t>
      </w:r>
      <w:r>
        <w:rPr>
          <w:rFonts w:ascii="Verdana" w:hAnsi="Verdana"/>
          <w:b/>
        </w:rPr>
        <w:t>kW)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ПИ 56784.508.484, гр. Пловдив, район Северен, бул. Марица 97.</w:t>
      </w:r>
      <w:r w:rsidRPr="0052224F">
        <w:rPr>
          <w:rFonts w:ascii="Verdana" w:hAnsi="Verdana"/>
          <w:lang w:val="ru-RU"/>
        </w:rPr>
        <w:t xml:space="preserve"> </w:t>
      </w:r>
    </w:p>
    <w:p w:rsidR="0019361E" w:rsidRDefault="0019361E" w:rsidP="00561EE3">
      <w:pPr>
        <w:ind w:right="240"/>
        <w:jc w:val="both"/>
        <w:rPr>
          <w:rFonts w:ascii="Verdana" w:hAnsi="Verdana"/>
          <w:b/>
          <w:lang w:val="ru-RU"/>
        </w:rPr>
      </w:pPr>
    </w:p>
    <w:p w:rsidR="0019361E" w:rsidRDefault="0019361E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9361E" w:rsidRPr="00516466" w:rsidRDefault="0019361E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9361E" w:rsidRPr="00516466" w:rsidRDefault="0019361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9361E" w:rsidRPr="00516466" w:rsidRDefault="0019361E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9361E" w:rsidRPr="00516466" w:rsidRDefault="0019361E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</w:rPr>
        <w:t>a”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9361E" w:rsidRPr="00516466" w:rsidRDefault="0019361E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район Северен.</w:t>
      </w:r>
    </w:p>
    <w:p w:rsidR="0019361E" w:rsidRPr="00516466" w:rsidRDefault="0019361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9361E" w:rsidRPr="00516466" w:rsidRDefault="0019361E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9361E" w:rsidRPr="00516466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9361E" w:rsidRPr="00516466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9361E" w:rsidRPr="00516466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9361E" w:rsidRPr="00516466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9361E" w:rsidRPr="00516466" w:rsidRDefault="0019361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9361E" w:rsidRPr="00BD3E37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9361E" w:rsidRPr="00516466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9361E" w:rsidRPr="00516466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9361E" w:rsidRPr="00516466" w:rsidRDefault="0019361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9361E" w:rsidRPr="00516466" w:rsidRDefault="0019361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9361E" w:rsidRPr="00516466" w:rsidRDefault="0019361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9361E" w:rsidRPr="00516466" w:rsidRDefault="0019361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9361E" w:rsidRDefault="0019361E" w:rsidP="00516466">
      <w:pPr>
        <w:ind w:right="566"/>
        <w:jc w:val="both"/>
        <w:rPr>
          <w:rFonts w:ascii="Verdana" w:hAnsi="Verdana"/>
          <w:lang w:val="ru-RU"/>
        </w:rPr>
      </w:pPr>
    </w:p>
    <w:p w:rsidR="0019361E" w:rsidRPr="00516466" w:rsidRDefault="0019361E" w:rsidP="00516466">
      <w:pPr>
        <w:ind w:right="566"/>
        <w:jc w:val="both"/>
        <w:rPr>
          <w:rFonts w:ascii="Verdana" w:hAnsi="Verdana"/>
          <w:lang w:val="ru-RU"/>
        </w:rPr>
      </w:pPr>
    </w:p>
    <w:p w:rsidR="0019361E" w:rsidRPr="00516466" w:rsidRDefault="0019361E" w:rsidP="006C0EC4">
      <w:pPr>
        <w:ind w:right="240"/>
        <w:jc w:val="both"/>
        <w:rPr>
          <w:rFonts w:ascii="Verdana" w:hAnsi="Verdana"/>
          <w:lang w:val="ru-RU"/>
        </w:rPr>
      </w:pPr>
    </w:p>
    <w:p w:rsidR="0019361E" w:rsidRDefault="0019361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9361E" w:rsidRDefault="0019361E" w:rsidP="001C479F">
      <w:pPr>
        <w:jc w:val="both"/>
        <w:rPr>
          <w:rFonts w:ascii="Verdana" w:hAnsi="Verdana"/>
          <w:b/>
          <w:lang w:val="ru-RU"/>
        </w:rPr>
      </w:pPr>
    </w:p>
    <w:p w:rsidR="0019361E" w:rsidRDefault="0019361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9361E" w:rsidRDefault="0019361E" w:rsidP="001C479F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9361E" w:rsidRDefault="0019361E" w:rsidP="001C479F">
      <w:pPr>
        <w:jc w:val="both"/>
        <w:rPr>
          <w:rFonts w:ascii="Verdana" w:hAnsi="Verdana"/>
          <w:i/>
        </w:rPr>
      </w:pPr>
    </w:p>
    <w:p w:rsidR="0019361E" w:rsidRPr="00D31B84" w:rsidRDefault="0019361E" w:rsidP="00A564F3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19361E" w:rsidRPr="00F0513C" w:rsidRDefault="0019361E" w:rsidP="001C479F">
      <w:pPr>
        <w:jc w:val="both"/>
        <w:rPr>
          <w:rFonts w:ascii="Verdana" w:hAnsi="Verdana"/>
          <w:i/>
        </w:rPr>
      </w:pPr>
    </w:p>
    <w:sectPr w:rsidR="0019361E" w:rsidRPr="00F0513C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61E" w:rsidRDefault="0019361E">
      <w:r>
        <w:separator/>
      </w:r>
    </w:p>
  </w:endnote>
  <w:endnote w:type="continuationSeparator" w:id="0">
    <w:p w:rsidR="0019361E" w:rsidRDefault="0019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61E" w:rsidRDefault="0019361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9361E" w:rsidRDefault="0019361E" w:rsidP="0022049F">
                <w:pPr>
                  <w:jc w:val="both"/>
                </w:pPr>
                <w:r w:rsidRPr="006C7D3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9361E" w:rsidRPr="009463AE" w:rsidRDefault="0019361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9361E" w:rsidRDefault="0019361E" w:rsidP="0022049F">
    <w:pPr>
      <w:pStyle w:val="Footer"/>
      <w:jc w:val="center"/>
      <w:rPr>
        <w:lang w:val="bg-BG"/>
      </w:rPr>
    </w:pPr>
  </w:p>
  <w:p w:rsidR="0019361E" w:rsidRPr="009463AE" w:rsidRDefault="0019361E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61E" w:rsidRDefault="0019361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9361E" w:rsidRDefault="0019361E" w:rsidP="0022049F">
                <w:pPr>
                  <w:jc w:val="both"/>
                </w:pPr>
                <w:r w:rsidRPr="006C7D3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9361E" w:rsidRPr="009463AE" w:rsidRDefault="0019361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9361E" w:rsidRDefault="0019361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61E" w:rsidRDefault="0019361E">
      <w:r>
        <w:separator/>
      </w:r>
    </w:p>
  </w:footnote>
  <w:footnote w:type="continuationSeparator" w:id="0">
    <w:p w:rsidR="0019361E" w:rsidRDefault="00193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61E" w:rsidRPr="005B69F7" w:rsidRDefault="0019361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9361E" w:rsidRPr="005B69F7" w:rsidRDefault="0019361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9361E" w:rsidRPr="003106F6" w:rsidRDefault="0019361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9361E" w:rsidRPr="00ED1377" w:rsidRDefault="0019361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183"/>
    <w:rsid w:val="001862D5"/>
    <w:rsid w:val="00187CFD"/>
    <w:rsid w:val="00190678"/>
    <w:rsid w:val="001916C0"/>
    <w:rsid w:val="00191FFF"/>
    <w:rsid w:val="0019361E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BBE"/>
    <w:rsid w:val="001E2CB3"/>
    <w:rsid w:val="001E7413"/>
    <w:rsid w:val="001F7FDA"/>
    <w:rsid w:val="0020273B"/>
    <w:rsid w:val="00203694"/>
    <w:rsid w:val="0020500C"/>
    <w:rsid w:val="002052E9"/>
    <w:rsid w:val="002110DE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77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1EE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C7D3A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369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322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1EC3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25E56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564F3"/>
    <w:rsid w:val="00A645DE"/>
    <w:rsid w:val="00A70665"/>
    <w:rsid w:val="00A744AF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87816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13C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basedOn w:val="DefaultParagraphFont"/>
    <w:uiPriority w:val="99"/>
    <w:rsid w:val="00F0513C"/>
    <w:rPr>
      <w:rFonts w:ascii="Arial" w:hAnsi="Arial" w:cs="Times New Roman"/>
      <w:lang w:val="en-US" w:eastAsia="en-US" w:bidi="ar-SA"/>
    </w:rPr>
  </w:style>
  <w:style w:type="character" w:customStyle="1" w:styleId="CharChar16">
    <w:name w:val="Char Char16"/>
    <w:uiPriority w:val="99"/>
    <w:rsid w:val="00A564F3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8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607</Words>
  <Characters>3460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2014-05-12T09:58:00Z</cp:lastPrinted>
  <dcterms:created xsi:type="dcterms:W3CDTF">2014-05-10T10:21:00Z</dcterms:created>
  <dcterms:modified xsi:type="dcterms:W3CDTF">2014-05-12T10:00:00Z</dcterms:modified>
</cp:coreProperties>
</file>