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259" w:rsidRPr="00516466" w:rsidRDefault="0018525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85259" w:rsidRPr="00516466" w:rsidRDefault="0018525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185259" w:rsidRDefault="0018525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85259" w:rsidRPr="00516466" w:rsidRDefault="0018525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85259" w:rsidRDefault="00185259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185259" w:rsidRPr="00894617" w:rsidRDefault="00185259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„НИС ПЕТРОЛ” ЕООД</w:t>
      </w:r>
    </w:p>
    <w:p w:rsidR="00185259" w:rsidRDefault="00185259" w:rsidP="0052224F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София, р-н Лозенец, бул. Н. Вапцаров 51а, ет.4</w:t>
      </w:r>
    </w:p>
    <w:p w:rsidR="00185259" w:rsidRPr="008D7308" w:rsidRDefault="00185259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185259" w:rsidRDefault="00185259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185259" w:rsidRPr="0052224F" w:rsidRDefault="00185259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Северен</w:t>
      </w:r>
    </w:p>
    <w:p w:rsidR="00185259" w:rsidRPr="0069512E" w:rsidRDefault="00185259" w:rsidP="0052224F">
      <w:pPr>
        <w:ind w:right="240"/>
        <w:jc w:val="both"/>
        <w:rPr>
          <w:rFonts w:ascii="Verdana" w:hAnsi="Verdana"/>
          <w:b/>
          <w:lang w:val="ru-RU"/>
        </w:rPr>
      </w:pPr>
      <w:r w:rsidRPr="0069512E">
        <w:rPr>
          <w:rFonts w:ascii="Verdana" w:hAnsi="Verdana"/>
          <w:b/>
          <w:lang w:val="ru-RU"/>
        </w:rPr>
        <w:t>БД ИБР гр. Пловдив</w:t>
      </w:r>
    </w:p>
    <w:p w:rsidR="00185259" w:rsidRPr="001301F3" w:rsidRDefault="0018525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85259" w:rsidRPr="0052224F" w:rsidRDefault="00185259" w:rsidP="00561EE3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ОВОС-344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28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Проектиране и изграждане на собствен водоизточник на подземни води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</w:t>
      </w:r>
      <w:r>
        <w:rPr>
          <w:rFonts w:ascii="Verdana" w:hAnsi="Verdana"/>
          <w:lang w:val="ru-RU"/>
        </w:rPr>
        <w:t xml:space="preserve"> ПИ 56784.503.407, гр. Пловдив, район Северен, бул. В. Априлов 95а.</w:t>
      </w:r>
      <w:r w:rsidRPr="0052224F">
        <w:rPr>
          <w:rFonts w:ascii="Verdana" w:hAnsi="Verdana"/>
          <w:lang w:val="ru-RU"/>
        </w:rPr>
        <w:t xml:space="preserve"> </w:t>
      </w:r>
    </w:p>
    <w:p w:rsidR="00185259" w:rsidRDefault="00185259" w:rsidP="00561EE3">
      <w:pPr>
        <w:ind w:right="240"/>
        <w:jc w:val="both"/>
        <w:rPr>
          <w:rFonts w:ascii="Verdana" w:hAnsi="Verdana"/>
          <w:b/>
          <w:lang w:val="ru-RU"/>
        </w:rPr>
      </w:pPr>
    </w:p>
    <w:p w:rsidR="00185259" w:rsidRDefault="00185259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85259" w:rsidRPr="00516466" w:rsidRDefault="00185259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85259" w:rsidRPr="00516466" w:rsidRDefault="00185259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85259" w:rsidRPr="00516466" w:rsidRDefault="00185259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85259" w:rsidRPr="00516466" w:rsidRDefault="00185259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85259" w:rsidRPr="00516466" w:rsidRDefault="00185259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Кметство район Северен.</w:t>
      </w:r>
    </w:p>
    <w:p w:rsidR="00185259" w:rsidRPr="00516466" w:rsidRDefault="0018525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85259" w:rsidRPr="00516466" w:rsidRDefault="00185259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185259" w:rsidRPr="00516466" w:rsidRDefault="001852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85259" w:rsidRPr="00516466" w:rsidRDefault="001852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85259" w:rsidRPr="00516466" w:rsidRDefault="001852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85259" w:rsidRPr="00516466" w:rsidRDefault="001852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85259" w:rsidRPr="00516466" w:rsidRDefault="0018525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85259" w:rsidRPr="00BD3E37" w:rsidRDefault="001852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185259" w:rsidRPr="00516466" w:rsidRDefault="00185259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85259" w:rsidRPr="00516466" w:rsidRDefault="001852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185259" w:rsidRPr="00516466" w:rsidRDefault="001852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85259" w:rsidRPr="00516466" w:rsidRDefault="0018525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85259" w:rsidRPr="00516466" w:rsidRDefault="0018525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85259" w:rsidRPr="00516466" w:rsidRDefault="0018525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85259" w:rsidRDefault="00185259" w:rsidP="00516466">
      <w:pPr>
        <w:ind w:right="566"/>
        <w:jc w:val="both"/>
        <w:rPr>
          <w:rFonts w:ascii="Verdana" w:hAnsi="Verdana"/>
          <w:lang w:val="ru-RU"/>
        </w:rPr>
      </w:pPr>
    </w:p>
    <w:p w:rsidR="00185259" w:rsidRPr="00516466" w:rsidRDefault="00185259" w:rsidP="00516466">
      <w:pPr>
        <w:ind w:right="566"/>
        <w:jc w:val="both"/>
        <w:rPr>
          <w:rFonts w:ascii="Verdana" w:hAnsi="Verdana"/>
          <w:lang w:val="ru-RU"/>
        </w:rPr>
      </w:pPr>
    </w:p>
    <w:p w:rsidR="00185259" w:rsidRPr="00516466" w:rsidRDefault="00185259" w:rsidP="006C0EC4">
      <w:pPr>
        <w:ind w:right="240"/>
        <w:jc w:val="both"/>
        <w:rPr>
          <w:rFonts w:ascii="Verdana" w:hAnsi="Verdana"/>
          <w:lang w:val="ru-RU"/>
        </w:rPr>
      </w:pPr>
    </w:p>
    <w:p w:rsidR="00185259" w:rsidRDefault="0018525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85259" w:rsidRDefault="00185259" w:rsidP="001C479F">
      <w:pPr>
        <w:jc w:val="both"/>
        <w:rPr>
          <w:rFonts w:ascii="Verdana" w:hAnsi="Verdana"/>
          <w:b/>
          <w:lang w:val="ru-RU"/>
        </w:rPr>
      </w:pPr>
    </w:p>
    <w:p w:rsidR="00185259" w:rsidRDefault="0018525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85259" w:rsidRDefault="00185259" w:rsidP="001C479F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85259" w:rsidRDefault="00185259" w:rsidP="001C479F">
      <w:pPr>
        <w:jc w:val="both"/>
        <w:rPr>
          <w:rFonts w:ascii="Verdana" w:hAnsi="Verdana"/>
          <w:i/>
        </w:rPr>
      </w:pPr>
    </w:p>
    <w:p w:rsidR="00185259" w:rsidRPr="00D31B84" w:rsidRDefault="00185259" w:rsidP="00A564F3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185259" w:rsidRPr="00D31B84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259" w:rsidRDefault="00185259">
      <w:r>
        <w:separator/>
      </w:r>
    </w:p>
  </w:endnote>
  <w:endnote w:type="continuationSeparator" w:id="0">
    <w:p w:rsidR="00185259" w:rsidRDefault="00185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59" w:rsidRDefault="0018525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185259" w:rsidRDefault="00185259" w:rsidP="0022049F">
                <w:pPr>
                  <w:jc w:val="both"/>
                </w:pPr>
                <w:r w:rsidRPr="00953B6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85259" w:rsidRPr="009463AE" w:rsidRDefault="0018525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85259" w:rsidRDefault="00185259" w:rsidP="0022049F">
    <w:pPr>
      <w:pStyle w:val="Footer"/>
      <w:jc w:val="center"/>
      <w:rPr>
        <w:lang w:val="bg-BG"/>
      </w:rPr>
    </w:pPr>
  </w:p>
  <w:p w:rsidR="00185259" w:rsidRPr="009463AE" w:rsidRDefault="00185259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59" w:rsidRDefault="0018525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185259" w:rsidRDefault="00185259" w:rsidP="0022049F">
                <w:pPr>
                  <w:jc w:val="both"/>
                </w:pPr>
                <w:r w:rsidRPr="00953B6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85259" w:rsidRPr="009463AE" w:rsidRDefault="0018525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85259" w:rsidRDefault="0018525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259" w:rsidRDefault="00185259">
      <w:r>
        <w:separator/>
      </w:r>
    </w:p>
  </w:footnote>
  <w:footnote w:type="continuationSeparator" w:id="0">
    <w:p w:rsidR="00185259" w:rsidRDefault="001852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59" w:rsidRPr="005B69F7" w:rsidRDefault="0018525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85259" w:rsidRPr="005B69F7" w:rsidRDefault="0018525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85259" w:rsidRPr="003106F6" w:rsidRDefault="0018525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85259" w:rsidRPr="00ED1377" w:rsidRDefault="0018525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4C7C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5259"/>
    <w:rsid w:val="00186183"/>
    <w:rsid w:val="001862D5"/>
    <w:rsid w:val="00187CFD"/>
    <w:rsid w:val="00190678"/>
    <w:rsid w:val="001916C0"/>
    <w:rsid w:val="00191FFF"/>
    <w:rsid w:val="0019361E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BBE"/>
    <w:rsid w:val="001E2CB3"/>
    <w:rsid w:val="001E7413"/>
    <w:rsid w:val="001F7FDA"/>
    <w:rsid w:val="0020273B"/>
    <w:rsid w:val="00203694"/>
    <w:rsid w:val="0020500C"/>
    <w:rsid w:val="002052E9"/>
    <w:rsid w:val="002110DE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0E1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410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77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1EE3"/>
    <w:rsid w:val="00563007"/>
    <w:rsid w:val="00565F47"/>
    <w:rsid w:val="00570D9D"/>
    <w:rsid w:val="00571FF0"/>
    <w:rsid w:val="00572451"/>
    <w:rsid w:val="00575F17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5C87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12E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C7D3A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523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369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F26EC"/>
    <w:rsid w:val="007F2931"/>
    <w:rsid w:val="007F4657"/>
    <w:rsid w:val="00806A54"/>
    <w:rsid w:val="00814156"/>
    <w:rsid w:val="00814558"/>
    <w:rsid w:val="00815FC9"/>
    <w:rsid w:val="00817645"/>
    <w:rsid w:val="00821322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650E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1EC3"/>
    <w:rsid w:val="00942296"/>
    <w:rsid w:val="009463AE"/>
    <w:rsid w:val="00946A47"/>
    <w:rsid w:val="00953B62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25E56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564F3"/>
    <w:rsid w:val="00A645DE"/>
    <w:rsid w:val="00A70665"/>
    <w:rsid w:val="00A744AF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87816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F0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13C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basedOn w:val="DefaultParagraphFont"/>
    <w:uiPriority w:val="99"/>
    <w:rsid w:val="00F0513C"/>
    <w:rPr>
      <w:rFonts w:ascii="Arial" w:hAnsi="Arial" w:cs="Times New Roman"/>
      <w:lang w:val="en-US" w:eastAsia="en-US" w:bidi="ar-SA"/>
    </w:rPr>
  </w:style>
  <w:style w:type="character" w:customStyle="1" w:styleId="CharChar16">
    <w:name w:val="Char Char16"/>
    <w:uiPriority w:val="99"/>
    <w:rsid w:val="00A564F3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C5C8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96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605</Words>
  <Characters>3453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2014-05-13T07:40:00Z</cp:lastPrinted>
  <dcterms:created xsi:type="dcterms:W3CDTF">2014-05-13T07:27:00Z</dcterms:created>
  <dcterms:modified xsi:type="dcterms:W3CDTF">2014-05-13T07:41:00Z</dcterms:modified>
</cp:coreProperties>
</file>