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8B" w:rsidRPr="00516466" w:rsidRDefault="00C63A8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63A8B" w:rsidRPr="00516466" w:rsidRDefault="00C63A8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C63A8B" w:rsidRDefault="00C63A8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63A8B" w:rsidRPr="00516466" w:rsidRDefault="00C63A8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63A8B" w:rsidRDefault="00C63A8B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C63A8B" w:rsidRPr="00894617" w:rsidRDefault="00C63A8B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Костадин Иванов Павлов</w:t>
      </w:r>
    </w:p>
    <w:p w:rsidR="00C63A8B" w:rsidRDefault="00C63A8B" w:rsidP="0052224F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жк Тракия, бл. 140,ет. 14, ап. 54</w:t>
      </w:r>
    </w:p>
    <w:p w:rsidR="00C63A8B" w:rsidRPr="008D7308" w:rsidRDefault="00C63A8B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C63A8B" w:rsidRDefault="00C63A8B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Съединение</w:t>
      </w:r>
    </w:p>
    <w:p w:rsidR="00C63A8B" w:rsidRPr="0052224F" w:rsidRDefault="00C63A8B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Малък Чардак</w:t>
      </w:r>
    </w:p>
    <w:p w:rsidR="00C63A8B" w:rsidRPr="00272C23" w:rsidRDefault="00C63A8B" w:rsidP="0052224F">
      <w:pPr>
        <w:ind w:right="240"/>
        <w:jc w:val="both"/>
        <w:rPr>
          <w:rFonts w:ascii="Verdana" w:hAnsi="Verdana"/>
          <w:b/>
          <w:lang w:val="ru-RU"/>
        </w:rPr>
      </w:pPr>
      <w:r w:rsidRPr="00272C23">
        <w:rPr>
          <w:rFonts w:ascii="Verdana" w:hAnsi="Verdana"/>
          <w:b/>
          <w:lang w:val="ru-RU"/>
        </w:rPr>
        <w:t>БД ИБР гр. Пловдив</w:t>
      </w:r>
    </w:p>
    <w:p w:rsidR="00C63A8B" w:rsidRPr="001301F3" w:rsidRDefault="00C63A8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C63A8B" w:rsidRPr="0052224F" w:rsidRDefault="00C63A8B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ОВОС-337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25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Създаване на 30 дка черешово насъждение със система за капково напояване и мъглуване, съоръжение за защита от градушки, птици и насекоми</w:t>
      </w:r>
      <w:r w:rsidRPr="00A70665">
        <w:rPr>
          <w:rFonts w:ascii="Verdana" w:hAnsi="Verdana"/>
          <w:b/>
        </w:rPr>
        <w:t>”</w:t>
      </w:r>
      <w:r w:rsidRPr="0052224F">
        <w:rPr>
          <w:rFonts w:ascii="Verdana" w:hAnsi="Verdana"/>
          <w:lang w:val="ru-RU"/>
        </w:rPr>
        <w:t xml:space="preserve"> в</w:t>
      </w:r>
      <w:r>
        <w:rPr>
          <w:rFonts w:ascii="Verdana" w:hAnsi="Verdana"/>
          <w:lang w:val="ru-RU"/>
        </w:rPr>
        <w:t xml:space="preserve"> имот </w:t>
      </w:r>
      <w:r>
        <w:rPr>
          <w:rFonts w:ascii="Verdana" w:hAnsi="Verdana"/>
          <w:bCs/>
          <w:lang w:val="bg-BG"/>
        </w:rPr>
        <w:t xml:space="preserve">№ 025014, землище с. Малък Чардак, общ. Съединение </w:t>
      </w:r>
      <w:r>
        <w:rPr>
          <w:rFonts w:ascii="Verdana" w:hAnsi="Verdana"/>
          <w:lang w:val="ru-RU"/>
        </w:rPr>
        <w:t>.</w:t>
      </w:r>
      <w:r w:rsidRPr="0052224F">
        <w:rPr>
          <w:rFonts w:ascii="Verdana" w:hAnsi="Verdana"/>
          <w:lang w:val="ru-RU"/>
        </w:rPr>
        <w:t xml:space="preserve"> </w:t>
      </w:r>
    </w:p>
    <w:p w:rsidR="00C63A8B" w:rsidRDefault="00C63A8B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63A8B" w:rsidRDefault="00C63A8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г-н Павлов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C63A8B" w:rsidRPr="00516466" w:rsidRDefault="00C63A8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63A8B" w:rsidRPr="00516466" w:rsidRDefault="00C63A8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63A8B" w:rsidRPr="00516466" w:rsidRDefault="00C63A8B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63A8B" w:rsidRPr="00516466" w:rsidRDefault="00C63A8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63A8B" w:rsidRPr="00516466" w:rsidRDefault="00C63A8B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Съединение и Кметство с. Малък Чардак.</w:t>
      </w:r>
    </w:p>
    <w:p w:rsidR="00C63A8B" w:rsidRPr="00516466" w:rsidRDefault="00C63A8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63A8B" w:rsidRPr="00516466" w:rsidRDefault="00C63A8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C63A8B" w:rsidRPr="00516466" w:rsidRDefault="00C63A8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C63A8B" w:rsidRPr="00516466" w:rsidRDefault="00C63A8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63A8B" w:rsidRPr="00516466" w:rsidRDefault="00C63A8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63A8B" w:rsidRPr="00516466" w:rsidRDefault="00C63A8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C63A8B" w:rsidRPr="00516466" w:rsidRDefault="00C63A8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63A8B" w:rsidRPr="00BD3E37" w:rsidRDefault="00C63A8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0000444 „Река Пясъчник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C63A8B" w:rsidRPr="00516466" w:rsidRDefault="00C63A8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C63A8B" w:rsidRPr="00516466" w:rsidRDefault="00C63A8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C63A8B" w:rsidRPr="00516466" w:rsidRDefault="00C63A8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63A8B" w:rsidRPr="00516466" w:rsidRDefault="00C63A8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C63A8B" w:rsidRPr="00516466" w:rsidRDefault="00C63A8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63A8B" w:rsidRPr="00516466" w:rsidRDefault="00C63A8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63A8B" w:rsidRDefault="00C63A8B" w:rsidP="00516466">
      <w:pPr>
        <w:ind w:right="566"/>
        <w:jc w:val="both"/>
        <w:rPr>
          <w:rFonts w:ascii="Verdana" w:hAnsi="Verdana"/>
          <w:lang w:val="ru-RU"/>
        </w:rPr>
      </w:pPr>
    </w:p>
    <w:p w:rsidR="00C63A8B" w:rsidRPr="00516466" w:rsidRDefault="00C63A8B" w:rsidP="00516466">
      <w:pPr>
        <w:ind w:right="566"/>
        <w:jc w:val="both"/>
        <w:rPr>
          <w:rFonts w:ascii="Verdana" w:hAnsi="Verdana"/>
          <w:lang w:val="ru-RU"/>
        </w:rPr>
      </w:pPr>
    </w:p>
    <w:p w:rsidR="00C63A8B" w:rsidRPr="00516466" w:rsidRDefault="00C63A8B" w:rsidP="006C0EC4">
      <w:pPr>
        <w:ind w:right="240"/>
        <w:jc w:val="both"/>
        <w:rPr>
          <w:rFonts w:ascii="Verdana" w:hAnsi="Verdana"/>
          <w:lang w:val="ru-RU"/>
        </w:rPr>
      </w:pPr>
    </w:p>
    <w:p w:rsidR="00C63A8B" w:rsidRDefault="00C63A8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63A8B" w:rsidRDefault="00C63A8B" w:rsidP="001C479F">
      <w:pPr>
        <w:jc w:val="both"/>
        <w:rPr>
          <w:rFonts w:ascii="Verdana" w:hAnsi="Verdana"/>
          <w:b/>
          <w:lang w:val="ru-RU"/>
        </w:rPr>
      </w:pPr>
    </w:p>
    <w:p w:rsidR="00C63A8B" w:rsidRDefault="00C63A8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C63A8B" w:rsidRDefault="00C63A8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63A8B" w:rsidRDefault="00C63A8B" w:rsidP="001C479F">
      <w:pPr>
        <w:jc w:val="both"/>
        <w:rPr>
          <w:rFonts w:ascii="Verdana" w:hAnsi="Verdana"/>
          <w:i/>
          <w:lang w:val="ru-RU"/>
        </w:rPr>
      </w:pPr>
    </w:p>
    <w:p w:rsidR="00C63A8B" w:rsidRDefault="00C63A8B" w:rsidP="00AB543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C63A8B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A8B" w:rsidRDefault="00C63A8B">
      <w:r>
        <w:separator/>
      </w:r>
    </w:p>
  </w:endnote>
  <w:endnote w:type="continuationSeparator" w:id="0">
    <w:p w:rsidR="00C63A8B" w:rsidRDefault="00C63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A8B" w:rsidRDefault="00C63A8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C63A8B" w:rsidRDefault="00C63A8B" w:rsidP="0022049F">
                <w:pPr>
                  <w:jc w:val="both"/>
                </w:pPr>
                <w:r w:rsidRPr="0059557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63A8B" w:rsidRPr="009463AE" w:rsidRDefault="00C63A8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63A8B" w:rsidRDefault="00C63A8B" w:rsidP="0022049F">
    <w:pPr>
      <w:pStyle w:val="Footer"/>
      <w:jc w:val="center"/>
      <w:rPr>
        <w:lang w:val="bg-BG"/>
      </w:rPr>
    </w:pPr>
  </w:p>
  <w:p w:rsidR="00C63A8B" w:rsidRPr="009463AE" w:rsidRDefault="00C63A8B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A8B" w:rsidRDefault="00C63A8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C63A8B" w:rsidRDefault="00C63A8B" w:rsidP="0022049F">
                <w:pPr>
                  <w:jc w:val="both"/>
                </w:pPr>
                <w:r w:rsidRPr="0059557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63A8B" w:rsidRPr="009463AE" w:rsidRDefault="00C63A8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63A8B" w:rsidRDefault="00C63A8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A8B" w:rsidRDefault="00C63A8B">
      <w:r>
        <w:separator/>
      </w:r>
    </w:p>
  </w:footnote>
  <w:footnote w:type="continuationSeparator" w:id="0">
    <w:p w:rsidR="00C63A8B" w:rsidRDefault="00C63A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A8B" w:rsidRPr="005B69F7" w:rsidRDefault="00C63A8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C63A8B" w:rsidRPr="005B69F7" w:rsidRDefault="00C63A8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63A8B" w:rsidRPr="003106F6" w:rsidRDefault="00C63A8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63A8B" w:rsidRPr="00ED1377" w:rsidRDefault="00C63A8B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3A8F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47CD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96D12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837"/>
    <w:rsid w:val="00587C9E"/>
    <w:rsid w:val="00591DB7"/>
    <w:rsid w:val="0059271F"/>
    <w:rsid w:val="00595572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F26EC"/>
    <w:rsid w:val="007F2931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543F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9DB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3A8B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073B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B9B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3D48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2E7E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AB543F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82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615</Words>
  <Characters>3506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2014-05-09T08:36:00Z</cp:lastPrinted>
  <dcterms:created xsi:type="dcterms:W3CDTF">2014-05-09T07:40:00Z</dcterms:created>
  <dcterms:modified xsi:type="dcterms:W3CDTF">2014-05-09T08:36:00Z</dcterms:modified>
</cp:coreProperties>
</file>