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91" w:rsidRPr="00516466" w:rsidRDefault="00405F9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5F91" w:rsidRPr="00516466" w:rsidRDefault="00405F9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5F91" w:rsidRDefault="00405F9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405F91" w:rsidRPr="00516466" w:rsidRDefault="00405F9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405F91" w:rsidRDefault="00405F91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405F91" w:rsidRPr="00894617" w:rsidRDefault="00405F91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„ТО И КО ПАРТС” ЕООД</w:t>
      </w:r>
    </w:p>
    <w:p w:rsidR="00405F91" w:rsidRDefault="00405F91" w:rsidP="0052224F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жк Тракия, бл. 215, вх. А, ап. 14</w:t>
      </w:r>
    </w:p>
    <w:p w:rsidR="00405F91" w:rsidRPr="008D7308" w:rsidRDefault="00405F91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405F91" w:rsidRDefault="00405F91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405F91" w:rsidRPr="0052224F" w:rsidRDefault="00405F91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Северен</w:t>
      </w:r>
    </w:p>
    <w:p w:rsidR="00405F91" w:rsidRPr="00272C23" w:rsidRDefault="00405F91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405F91" w:rsidRPr="001301F3" w:rsidRDefault="00405F9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05F91" w:rsidRPr="0052224F" w:rsidRDefault="00405F91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ОВОС-335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09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Изграждане на площадка за събиране и разкомплектоване на ИУМПС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</w:t>
      </w:r>
      <w:r>
        <w:rPr>
          <w:rFonts w:ascii="Verdana" w:hAnsi="Verdana"/>
          <w:lang w:val="ru-RU"/>
        </w:rPr>
        <w:t xml:space="preserve"> ПИ 56784.504.1033, гр. Пловдив, район Северен.</w:t>
      </w:r>
      <w:r w:rsidRPr="0052224F">
        <w:rPr>
          <w:rFonts w:ascii="Verdana" w:hAnsi="Verdana"/>
          <w:lang w:val="ru-RU"/>
        </w:rPr>
        <w:t xml:space="preserve"> </w:t>
      </w:r>
    </w:p>
    <w:p w:rsidR="00405F91" w:rsidRDefault="00405F9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405F91" w:rsidRDefault="00405F9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405F91" w:rsidRPr="00516466" w:rsidRDefault="00405F9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5F91" w:rsidRPr="00516466" w:rsidRDefault="00405F9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5F91" w:rsidRPr="00516466" w:rsidRDefault="00405F9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5F91" w:rsidRPr="00516466" w:rsidRDefault="00405F9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5F91" w:rsidRPr="00516466" w:rsidRDefault="00405F91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Кметство район Северен.</w:t>
      </w:r>
    </w:p>
    <w:p w:rsidR="00405F91" w:rsidRPr="00516466" w:rsidRDefault="00405F9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5F91" w:rsidRPr="00516466" w:rsidRDefault="00405F9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5F91" w:rsidRPr="00516466" w:rsidRDefault="00405F9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5F91" w:rsidRPr="00BD3E37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405F91" w:rsidRPr="00516466" w:rsidRDefault="00405F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5F91" w:rsidRPr="00516466" w:rsidRDefault="00405F9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405F91" w:rsidRPr="00516466" w:rsidRDefault="00405F9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5F91" w:rsidRPr="00516466" w:rsidRDefault="00405F9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5F91" w:rsidRDefault="00405F91" w:rsidP="00516466">
      <w:pPr>
        <w:ind w:right="566"/>
        <w:jc w:val="both"/>
        <w:rPr>
          <w:rFonts w:ascii="Verdana" w:hAnsi="Verdana"/>
          <w:lang w:val="ru-RU"/>
        </w:rPr>
      </w:pPr>
    </w:p>
    <w:p w:rsidR="00405F91" w:rsidRPr="00516466" w:rsidRDefault="00405F91" w:rsidP="00516466">
      <w:pPr>
        <w:ind w:right="566"/>
        <w:jc w:val="both"/>
        <w:rPr>
          <w:rFonts w:ascii="Verdana" w:hAnsi="Verdana"/>
          <w:lang w:val="ru-RU"/>
        </w:rPr>
      </w:pPr>
    </w:p>
    <w:p w:rsidR="00405F91" w:rsidRPr="00516466" w:rsidRDefault="00405F91" w:rsidP="006C0EC4">
      <w:pPr>
        <w:ind w:right="240"/>
        <w:jc w:val="both"/>
        <w:rPr>
          <w:rFonts w:ascii="Verdana" w:hAnsi="Verdana"/>
          <w:lang w:val="ru-RU"/>
        </w:rPr>
      </w:pPr>
    </w:p>
    <w:p w:rsidR="00405F91" w:rsidRDefault="00405F9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5F91" w:rsidRDefault="00405F91" w:rsidP="001C479F">
      <w:pPr>
        <w:jc w:val="both"/>
        <w:rPr>
          <w:rFonts w:ascii="Verdana" w:hAnsi="Verdana"/>
          <w:b/>
          <w:lang w:val="ru-RU"/>
        </w:rPr>
      </w:pPr>
    </w:p>
    <w:p w:rsidR="00405F91" w:rsidRDefault="00405F9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5F91" w:rsidRDefault="00405F9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5F91" w:rsidRDefault="00405F91" w:rsidP="001C479F">
      <w:pPr>
        <w:jc w:val="both"/>
        <w:rPr>
          <w:rFonts w:ascii="Verdana" w:hAnsi="Verdana"/>
          <w:i/>
          <w:lang w:val="ru-RU"/>
        </w:rPr>
      </w:pPr>
    </w:p>
    <w:sectPr w:rsidR="00405F91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F91" w:rsidRDefault="00405F91">
      <w:r>
        <w:separator/>
      </w:r>
    </w:p>
  </w:endnote>
  <w:endnote w:type="continuationSeparator" w:id="0">
    <w:p w:rsidR="00405F91" w:rsidRDefault="0040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F91" w:rsidRDefault="00405F9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405F91" w:rsidRDefault="00405F91" w:rsidP="0022049F">
                <w:pPr>
                  <w:jc w:val="both"/>
                </w:pPr>
                <w:r w:rsidRPr="007F2A95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5F91" w:rsidRPr="009463AE" w:rsidRDefault="00405F9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05F91" w:rsidRDefault="00405F91" w:rsidP="0022049F">
    <w:pPr>
      <w:pStyle w:val="Footer"/>
      <w:jc w:val="center"/>
      <w:rPr>
        <w:lang w:val="bg-BG"/>
      </w:rPr>
    </w:pPr>
  </w:p>
  <w:p w:rsidR="00405F91" w:rsidRPr="009463AE" w:rsidRDefault="00405F91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F91" w:rsidRDefault="00405F9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405F91" w:rsidRDefault="00405F91" w:rsidP="0022049F">
                <w:pPr>
                  <w:jc w:val="both"/>
                </w:pPr>
                <w:r w:rsidRPr="007F2A95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05F91" w:rsidRPr="009463AE" w:rsidRDefault="00405F9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05F91" w:rsidRDefault="00405F9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F91" w:rsidRDefault="00405F91">
      <w:r>
        <w:separator/>
      </w:r>
    </w:p>
  </w:footnote>
  <w:footnote w:type="continuationSeparator" w:id="0">
    <w:p w:rsidR="00405F91" w:rsidRDefault="00405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F91" w:rsidRPr="005B69F7" w:rsidRDefault="00405F9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405F91" w:rsidRPr="005B69F7" w:rsidRDefault="00405F9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05F91" w:rsidRPr="003106F6" w:rsidRDefault="00405F9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05F91" w:rsidRPr="00ED1377" w:rsidRDefault="00405F9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5A17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96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598</Words>
  <Characters>3410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2014-06-12T10:43:00Z</cp:lastPrinted>
  <dcterms:created xsi:type="dcterms:W3CDTF">2014-05-09T06:42:00Z</dcterms:created>
  <dcterms:modified xsi:type="dcterms:W3CDTF">2014-06-12T10:44:00Z</dcterms:modified>
</cp:coreProperties>
</file>