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C8D" w:rsidRPr="00516466" w:rsidRDefault="00E11C8D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E11C8D" w:rsidRPr="00516466" w:rsidRDefault="00E11C8D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E11C8D" w:rsidRDefault="00E11C8D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E11C8D" w:rsidRPr="00516466" w:rsidRDefault="00E11C8D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E11C8D" w:rsidRDefault="00E11C8D" w:rsidP="0052224F">
      <w:pPr>
        <w:ind w:right="240"/>
        <w:jc w:val="both"/>
        <w:rPr>
          <w:rFonts w:ascii="Verdana" w:hAnsi="Verdana"/>
          <w:b/>
          <w:bCs/>
        </w:rPr>
      </w:pPr>
      <w:r w:rsidRPr="0052224F">
        <w:rPr>
          <w:rFonts w:ascii="Verdana" w:hAnsi="Verdana"/>
          <w:b/>
          <w:bCs/>
          <w:lang w:val="bg-BG"/>
        </w:rPr>
        <w:t>До</w:t>
      </w:r>
    </w:p>
    <w:p w:rsidR="00E11C8D" w:rsidRPr="00894617" w:rsidRDefault="00E11C8D" w:rsidP="0052224F">
      <w:pPr>
        <w:ind w:right="24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Ваки Хим ООД</w:t>
      </w:r>
    </w:p>
    <w:p w:rsidR="00E11C8D" w:rsidRDefault="00E11C8D" w:rsidP="0052224F">
      <w:pPr>
        <w:ind w:right="2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Пловдив, ул. Д. Талев 124, вх. Д, ет.6, ап.15</w:t>
      </w:r>
    </w:p>
    <w:p w:rsidR="00E11C8D" w:rsidRPr="008D7308" w:rsidRDefault="00E11C8D" w:rsidP="0052224F">
      <w:pPr>
        <w:ind w:right="240"/>
        <w:jc w:val="both"/>
        <w:rPr>
          <w:rFonts w:ascii="Verdana" w:hAnsi="Verdana"/>
          <w:bCs/>
          <w:lang w:val="bg-BG"/>
        </w:rPr>
      </w:pPr>
    </w:p>
    <w:p w:rsidR="00E11C8D" w:rsidRDefault="00E11C8D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Пловдив</w:t>
      </w:r>
    </w:p>
    <w:p w:rsidR="00E11C8D" w:rsidRPr="0052224F" w:rsidRDefault="00E11C8D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район Северен</w:t>
      </w:r>
    </w:p>
    <w:p w:rsidR="00E11C8D" w:rsidRPr="0052224F" w:rsidRDefault="00E11C8D" w:rsidP="0052224F">
      <w:pPr>
        <w:ind w:right="240"/>
        <w:jc w:val="both"/>
        <w:rPr>
          <w:rFonts w:ascii="Verdana" w:hAnsi="Verdana"/>
          <w:b/>
          <w:lang w:val="bg-BG"/>
        </w:rPr>
      </w:pPr>
    </w:p>
    <w:p w:rsidR="00E11C8D" w:rsidRPr="00A70665" w:rsidRDefault="00E11C8D" w:rsidP="0052224F">
      <w:pPr>
        <w:ind w:right="240"/>
        <w:jc w:val="both"/>
        <w:rPr>
          <w:rFonts w:ascii="Verdana" w:hAnsi="Verdana"/>
          <w:b/>
          <w:color w:val="C0C0C0"/>
          <w:lang w:val="ru-RU"/>
        </w:rPr>
      </w:pPr>
      <w:r w:rsidRPr="00A70665">
        <w:rPr>
          <w:rFonts w:ascii="Verdana" w:hAnsi="Verdana"/>
          <w:b/>
          <w:color w:val="C0C0C0"/>
          <w:lang w:val="ru-RU"/>
        </w:rPr>
        <w:t>БД ИБР гр. Пловдив</w:t>
      </w:r>
    </w:p>
    <w:p w:rsidR="00E11C8D" w:rsidRPr="001301F3" w:rsidRDefault="00E11C8D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E11C8D" w:rsidRPr="0052224F" w:rsidRDefault="00E11C8D" w:rsidP="006C0EC4">
      <w:pPr>
        <w:ind w:right="240"/>
        <w:jc w:val="both"/>
        <w:rPr>
          <w:rFonts w:ascii="Verdana" w:hAnsi="Verdana"/>
          <w:lang w:val="ru-RU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ОВОС-333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25</w:t>
      </w:r>
      <w:r w:rsidRPr="001301F3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4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>за инвестиционно предложение:</w:t>
      </w:r>
      <w:r>
        <w:rPr>
          <w:rFonts w:ascii="Verdana" w:hAnsi="Verdana"/>
          <w:lang w:val="ru-RU"/>
        </w:rPr>
        <w:t xml:space="preserve"> </w:t>
      </w:r>
      <w:r w:rsidRPr="00A70665">
        <w:rPr>
          <w:rFonts w:ascii="Verdana" w:hAnsi="Verdana"/>
          <w:b/>
        </w:rPr>
        <w:t>“</w:t>
      </w:r>
      <w:r>
        <w:rPr>
          <w:rFonts w:ascii="Verdana" w:hAnsi="Verdana"/>
          <w:b/>
          <w:lang w:val="bg-BG"/>
        </w:rPr>
        <w:t>Склад за търговия на едро с продукти за растителна защита</w:t>
      </w:r>
      <w:r w:rsidRPr="00A70665">
        <w:rPr>
          <w:rFonts w:ascii="Verdana" w:hAnsi="Verdana"/>
          <w:b/>
        </w:rPr>
        <w:t>”</w:t>
      </w:r>
      <w:r w:rsidRPr="0052224F">
        <w:rPr>
          <w:rFonts w:ascii="Verdana" w:hAnsi="Verdana"/>
          <w:lang w:val="ru-RU"/>
        </w:rPr>
        <w:t xml:space="preserve"> в</w:t>
      </w:r>
      <w:r>
        <w:rPr>
          <w:rFonts w:ascii="Verdana" w:hAnsi="Verdana"/>
          <w:lang w:val="ru-RU"/>
        </w:rPr>
        <w:t xml:space="preserve"> ПИ 56784.508.456.4 (стар 56784.508.273.4), гр. Пловдив, район Северен.</w:t>
      </w:r>
      <w:r w:rsidRPr="0052224F">
        <w:rPr>
          <w:rFonts w:ascii="Verdana" w:hAnsi="Verdana"/>
          <w:lang w:val="ru-RU"/>
        </w:rPr>
        <w:t xml:space="preserve"> </w:t>
      </w:r>
    </w:p>
    <w:p w:rsidR="00E11C8D" w:rsidRDefault="00E11C8D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E11C8D" w:rsidRDefault="00E11C8D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E11C8D" w:rsidRPr="00516466" w:rsidRDefault="00E11C8D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E11C8D" w:rsidRPr="00516466" w:rsidRDefault="00E11C8D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E11C8D" w:rsidRPr="00516466" w:rsidRDefault="00E11C8D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E11C8D" w:rsidRPr="00516466" w:rsidRDefault="00E11C8D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т.11, буква </w:t>
      </w:r>
      <w:r>
        <w:rPr>
          <w:rFonts w:ascii="Verdana" w:hAnsi="Verdana"/>
          <w:lang w:val="bg-BG"/>
        </w:rPr>
        <w:t>„л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E11C8D" w:rsidRPr="00516466" w:rsidRDefault="00E11C8D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Пловдив и Кметство район Северен.</w:t>
      </w:r>
    </w:p>
    <w:p w:rsidR="00E11C8D" w:rsidRPr="00516466" w:rsidRDefault="00E11C8D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E11C8D" w:rsidRPr="00516466" w:rsidRDefault="00E11C8D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E11C8D" w:rsidRPr="00516466" w:rsidRDefault="00E11C8D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E11C8D" w:rsidRPr="00516466" w:rsidRDefault="00E11C8D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E11C8D" w:rsidRPr="00516466" w:rsidRDefault="00E11C8D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E11C8D" w:rsidRPr="00516466" w:rsidRDefault="00E11C8D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изпраща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E11C8D" w:rsidRPr="00516466" w:rsidRDefault="00E11C8D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E11C8D" w:rsidRPr="00BD3E37" w:rsidRDefault="00E11C8D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0000578 „Река Марица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E11C8D" w:rsidRPr="00516466" w:rsidRDefault="00E11C8D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E11C8D" w:rsidRPr="00516466" w:rsidRDefault="00E11C8D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E11C8D" w:rsidRPr="00516466" w:rsidRDefault="00E11C8D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E11C8D" w:rsidRPr="00516466" w:rsidRDefault="00E11C8D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E11C8D" w:rsidRPr="00516466" w:rsidRDefault="00E11C8D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11C8D" w:rsidRPr="00516466" w:rsidRDefault="00E11C8D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11C8D" w:rsidRDefault="00E11C8D" w:rsidP="00516466">
      <w:pPr>
        <w:ind w:right="566"/>
        <w:jc w:val="both"/>
        <w:rPr>
          <w:rFonts w:ascii="Verdana" w:hAnsi="Verdana"/>
          <w:lang w:val="ru-RU"/>
        </w:rPr>
      </w:pPr>
    </w:p>
    <w:p w:rsidR="00E11C8D" w:rsidRPr="00516466" w:rsidRDefault="00E11C8D" w:rsidP="00516466">
      <w:pPr>
        <w:ind w:right="566"/>
        <w:jc w:val="both"/>
        <w:rPr>
          <w:rFonts w:ascii="Verdana" w:hAnsi="Verdana"/>
          <w:lang w:val="ru-RU"/>
        </w:rPr>
      </w:pPr>
    </w:p>
    <w:p w:rsidR="00E11C8D" w:rsidRPr="00516466" w:rsidRDefault="00E11C8D" w:rsidP="006C0EC4">
      <w:pPr>
        <w:ind w:right="240"/>
        <w:jc w:val="both"/>
        <w:rPr>
          <w:rFonts w:ascii="Verdana" w:hAnsi="Verdana"/>
          <w:lang w:val="ru-RU"/>
        </w:rPr>
      </w:pPr>
    </w:p>
    <w:p w:rsidR="00E11C8D" w:rsidRDefault="00E11C8D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E11C8D" w:rsidRDefault="00E11C8D" w:rsidP="001C479F">
      <w:pPr>
        <w:jc w:val="both"/>
        <w:rPr>
          <w:rFonts w:ascii="Verdana" w:hAnsi="Verdana"/>
          <w:b/>
          <w:lang w:val="ru-RU"/>
        </w:rPr>
      </w:pPr>
    </w:p>
    <w:p w:rsidR="00E11C8D" w:rsidRDefault="00E11C8D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E11C8D" w:rsidRDefault="00E11C8D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E11C8D" w:rsidRDefault="00E11C8D" w:rsidP="001C479F">
      <w:pPr>
        <w:jc w:val="both"/>
        <w:rPr>
          <w:rFonts w:ascii="Verdana" w:hAnsi="Verdana"/>
          <w:i/>
          <w:lang w:val="ru-RU"/>
        </w:rPr>
      </w:pPr>
    </w:p>
    <w:sectPr w:rsidR="00E11C8D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C8D" w:rsidRDefault="00E11C8D">
      <w:r>
        <w:separator/>
      </w:r>
    </w:p>
  </w:endnote>
  <w:endnote w:type="continuationSeparator" w:id="0">
    <w:p w:rsidR="00E11C8D" w:rsidRDefault="00E11C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C8D" w:rsidRDefault="00E11C8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E11C8D" w:rsidRDefault="00E11C8D" w:rsidP="0022049F">
                <w:pPr>
                  <w:jc w:val="both"/>
                </w:pPr>
                <w:r w:rsidRPr="00651663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E11C8D" w:rsidRPr="009463AE" w:rsidRDefault="00E11C8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E11C8D" w:rsidRDefault="00E11C8D" w:rsidP="0022049F">
    <w:pPr>
      <w:pStyle w:val="Footer"/>
      <w:jc w:val="center"/>
      <w:rPr>
        <w:lang w:val="bg-BG"/>
      </w:rPr>
    </w:pPr>
  </w:p>
  <w:p w:rsidR="00E11C8D" w:rsidRPr="009463AE" w:rsidRDefault="00E11C8D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C8D" w:rsidRDefault="00E11C8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E11C8D" w:rsidRDefault="00E11C8D" w:rsidP="0022049F">
                <w:pPr>
                  <w:jc w:val="both"/>
                </w:pPr>
                <w:r w:rsidRPr="00651663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E11C8D" w:rsidRPr="009463AE" w:rsidRDefault="00E11C8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E11C8D" w:rsidRDefault="00E11C8D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C8D" w:rsidRDefault="00E11C8D">
      <w:r>
        <w:separator/>
      </w:r>
    </w:p>
  </w:footnote>
  <w:footnote w:type="continuationSeparator" w:id="0">
    <w:p w:rsidR="00E11C8D" w:rsidRDefault="00E11C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C8D" w:rsidRPr="005B69F7" w:rsidRDefault="00E11C8D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E11C8D" w:rsidRPr="005B69F7" w:rsidRDefault="00E11C8D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6mm;mso-wrap-distance-right:3.17486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11C8D" w:rsidRPr="003106F6" w:rsidRDefault="00E11C8D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E11C8D" w:rsidRPr="00ED1377" w:rsidRDefault="00E11C8D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5F60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2857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0A89"/>
    <w:rsid w:val="00084119"/>
    <w:rsid w:val="0008435F"/>
    <w:rsid w:val="000904AF"/>
    <w:rsid w:val="00090DB3"/>
    <w:rsid w:val="000931B0"/>
    <w:rsid w:val="000A4ED5"/>
    <w:rsid w:val="000B24C3"/>
    <w:rsid w:val="000C5FF0"/>
    <w:rsid w:val="000C6791"/>
    <w:rsid w:val="000D6108"/>
    <w:rsid w:val="000D7920"/>
    <w:rsid w:val="000E3445"/>
    <w:rsid w:val="000E5271"/>
    <w:rsid w:val="000E60D9"/>
    <w:rsid w:val="000F09E5"/>
    <w:rsid w:val="000F6A48"/>
    <w:rsid w:val="000F7669"/>
    <w:rsid w:val="001037B6"/>
    <w:rsid w:val="0010509C"/>
    <w:rsid w:val="00107766"/>
    <w:rsid w:val="00111F9F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095A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168"/>
    <w:rsid w:val="001E2879"/>
    <w:rsid w:val="001E2CB3"/>
    <w:rsid w:val="001E7413"/>
    <w:rsid w:val="001F7FDA"/>
    <w:rsid w:val="0020273B"/>
    <w:rsid w:val="00203694"/>
    <w:rsid w:val="0020500C"/>
    <w:rsid w:val="002052E9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2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047A"/>
    <w:rsid w:val="002A065C"/>
    <w:rsid w:val="002A1E59"/>
    <w:rsid w:val="002A40D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043E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25787"/>
    <w:rsid w:val="0033217F"/>
    <w:rsid w:val="00346F7F"/>
    <w:rsid w:val="00357DB5"/>
    <w:rsid w:val="00360A71"/>
    <w:rsid w:val="0036443F"/>
    <w:rsid w:val="00364678"/>
    <w:rsid w:val="00364C31"/>
    <w:rsid w:val="00366F76"/>
    <w:rsid w:val="003757BF"/>
    <w:rsid w:val="003805FE"/>
    <w:rsid w:val="00380A9B"/>
    <w:rsid w:val="00381AF3"/>
    <w:rsid w:val="00383E59"/>
    <w:rsid w:val="00385B8E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C6BC8"/>
    <w:rsid w:val="003D6E19"/>
    <w:rsid w:val="003D7F63"/>
    <w:rsid w:val="003E415D"/>
    <w:rsid w:val="003E6EF5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152E1"/>
    <w:rsid w:val="0041593A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4586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224F"/>
    <w:rsid w:val="00523EC7"/>
    <w:rsid w:val="00524881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1FF0"/>
    <w:rsid w:val="00572451"/>
    <w:rsid w:val="00575F17"/>
    <w:rsid w:val="00577837"/>
    <w:rsid w:val="00587C9E"/>
    <w:rsid w:val="00591DB7"/>
    <w:rsid w:val="0059271F"/>
    <w:rsid w:val="00597D47"/>
    <w:rsid w:val="005A2D48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7E82"/>
    <w:rsid w:val="00626308"/>
    <w:rsid w:val="00632DFF"/>
    <w:rsid w:val="00641E01"/>
    <w:rsid w:val="00645260"/>
    <w:rsid w:val="00646A0B"/>
    <w:rsid w:val="00647427"/>
    <w:rsid w:val="00650655"/>
    <w:rsid w:val="00651339"/>
    <w:rsid w:val="00651663"/>
    <w:rsid w:val="006524B1"/>
    <w:rsid w:val="00654DF4"/>
    <w:rsid w:val="006574AB"/>
    <w:rsid w:val="00663501"/>
    <w:rsid w:val="00664004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6F675A"/>
    <w:rsid w:val="00700808"/>
    <w:rsid w:val="00702AA5"/>
    <w:rsid w:val="0070397E"/>
    <w:rsid w:val="00705C3B"/>
    <w:rsid w:val="00711E7A"/>
    <w:rsid w:val="00714202"/>
    <w:rsid w:val="00720EAC"/>
    <w:rsid w:val="007237F4"/>
    <w:rsid w:val="00731011"/>
    <w:rsid w:val="00731361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388D"/>
    <w:rsid w:val="00777ED1"/>
    <w:rsid w:val="00780D12"/>
    <w:rsid w:val="00782809"/>
    <w:rsid w:val="00783909"/>
    <w:rsid w:val="00785840"/>
    <w:rsid w:val="00786D02"/>
    <w:rsid w:val="007920B3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D5A5E"/>
    <w:rsid w:val="007F26EC"/>
    <w:rsid w:val="007F2931"/>
    <w:rsid w:val="007F4657"/>
    <w:rsid w:val="00806A54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6D1D"/>
    <w:rsid w:val="0085724E"/>
    <w:rsid w:val="0086143B"/>
    <w:rsid w:val="00862A9B"/>
    <w:rsid w:val="00864713"/>
    <w:rsid w:val="00864BFA"/>
    <w:rsid w:val="008707D9"/>
    <w:rsid w:val="008749FD"/>
    <w:rsid w:val="008756CB"/>
    <w:rsid w:val="00880344"/>
    <w:rsid w:val="008812A9"/>
    <w:rsid w:val="0088594D"/>
    <w:rsid w:val="0088652B"/>
    <w:rsid w:val="00887474"/>
    <w:rsid w:val="00891FD6"/>
    <w:rsid w:val="00893B92"/>
    <w:rsid w:val="00894617"/>
    <w:rsid w:val="008957A2"/>
    <w:rsid w:val="008A4F68"/>
    <w:rsid w:val="008A7009"/>
    <w:rsid w:val="008A7D83"/>
    <w:rsid w:val="008B219A"/>
    <w:rsid w:val="008B28DB"/>
    <w:rsid w:val="008B5AFA"/>
    <w:rsid w:val="008B5B52"/>
    <w:rsid w:val="008B7BE0"/>
    <w:rsid w:val="008C147C"/>
    <w:rsid w:val="008C5A7E"/>
    <w:rsid w:val="008C6ACE"/>
    <w:rsid w:val="008D4045"/>
    <w:rsid w:val="008D4916"/>
    <w:rsid w:val="008D7308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36DFA"/>
    <w:rsid w:val="00941A7F"/>
    <w:rsid w:val="00942296"/>
    <w:rsid w:val="009463AE"/>
    <w:rsid w:val="00946A47"/>
    <w:rsid w:val="009565A3"/>
    <w:rsid w:val="00956C66"/>
    <w:rsid w:val="0095726D"/>
    <w:rsid w:val="009611AD"/>
    <w:rsid w:val="00964467"/>
    <w:rsid w:val="009659B1"/>
    <w:rsid w:val="00973665"/>
    <w:rsid w:val="009750DB"/>
    <w:rsid w:val="0099527F"/>
    <w:rsid w:val="00995C0D"/>
    <w:rsid w:val="00997FB8"/>
    <w:rsid w:val="009A2ED6"/>
    <w:rsid w:val="009A3F89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9F10B8"/>
    <w:rsid w:val="00A0202C"/>
    <w:rsid w:val="00A0273D"/>
    <w:rsid w:val="00A06685"/>
    <w:rsid w:val="00A06CFC"/>
    <w:rsid w:val="00A12831"/>
    <w:rsid w:val="00A31458"/>
    <w:rsid w:val="00A328B3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0665"/>
    <w:rsid w:val="00A763AD"/>
    <w:rsid w:val="00A80AC2"/>
    <w:rsid w:val="00A81658"/>
    <w:rsid w:val="00A82D09"/>
    <w:rsid w:val="00A83A5B"/>
    <w:rsid w:val="00A87915"/>
    <w:rsid w:val="00A9722C"/>
    <w:rsid w:val="00AA07A6"/>
    <w:rsid w:val="00AA201B"/>
    <w:rsid w:val="00AA4574"/>
    <w:rsid w:val="00AA45E1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4"/>
    <w:rsid w:val="00B07CCB"/>
    <w:rsid w:val="00B1125C"/>
    <w:rsid w:val="00B12AEE"/>
    <w:rsid w:val="00B14E2C"/>
    <w:rsid w:val="00B1502C"/>
    <w:rsid w:val="00B200EC"/>
    <w:rsid w:val="00B307F2"/>
    <w:rsid w:val="00B31467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42B"/>
    <w:rsid w:val="00B8282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1796"/>
    <w:rsid w:val="00BC2769"/>
    <w:rsid w:val="00BC6140"/>
    <w:rsid w:val="00BD3201"/>
    <w:rsid w:val="00BD3E37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266A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193D"/>
    <w:rsid w:val="00C720A0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51"/>
    <w:rsid w:val="00D77ABA"/>
    <w:rsid w:val="00D82F62"/>
    <w:rsid w:val="00D8478C"/>
    <w:rsid w:val="00D87EDE"/>
    <w:rsid w:val="00D90E42"/>
    <w:rsid w:val="00DA011B"/>
    <w:rsid w:val="00DA0393"/>
    <w:rsid w:val="00DA42EA"/>
    <w:rsid w:val="00DA4CBC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D45F4"/>
    <w:rsid w:val="00DE0A0C"/>
    <w:rsid w:val="00DE34E8"/>
    <w:rsid w:val="00DE3DE0"/>
    <w:rsid w:val="00DE70F7"/>
    <w:rsid w:val="00DE7566"/>
    <w:rsid w:val="00DF06FF"/>
    <w:rsid w:val="00DF5854"/>
    <w:rsid w:val="00DF6676"/>
    <w:rsid w:val="00E047DB"/>
    <w:rsid w:val="00E110B1"/>
    <w:rsid w:val="00E1116D"/>
    <w:rsid w:val="00E11C8D"/>
    <w:rsid w:val="00E11DC6"/>
    <w:rsid w:val="00E152B3"/>
    <w:rsid w:val="00E166E3"/>
    <w:rsid w:val="00E21862"/>
    <w:rsid w:val="00E21A5B"/>
    <w:rsid w:val="00E266A0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62C27"/>
    <w:rsid w:val="00E72084"/>
    <w:rsid w:val="00E727D5"/>
    <w:rsid w:val="00E75868"/>
    <w:rsid w:val="00E75BF3"/>
    <w:rsid w:val="00E7605C"/>
    <w:rsid w:val="00E77288"/>
    <w:rsid w:val="00E81A2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68BF"/>
    <w:rsid w:val="00ED7603"/>
    <w:rsid w:val="00ED7AC0"/>
    <w:rsid w:val="00EE02E5"/>
    <w:rsid w:val="00EE26A5"/>
    <w:rsid w:val="00EF03B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0FA1"/>
    <w:rsid w:val="00F94B8F"/>
    <w:rsid w:val="00FA080C"/>
    <w:rsid w:val="00FA67C2"/>
    <w:rsid w:val="00FB1A28"/>
    <w:rsid w:val="00FB4C34"/>
    <w:rsid w:val="00FC0EDA"/>
    <w:rsid w:val="00FC3ABA"/>
    <w:rsid w:val="00FC3E8D"/>
    <w:rsid w:val="00FC767E"/>
    <w:rsid w:val="00FD0EC8"/>
    <w:rsid w:val="00FD1756"/>
    <w:rsid w:val="00FD403A"/>
    <w:rsid w:val="00FD48E3"/>
    <w:rsid w:val="00FD7510"/>
    <w:rsid w:val="00FD7B51"/>
    <w:rsid w:val="00FD7F60"/>
    <w:rsid w:val="00FE15D5"/>
    <w:rsid w:val="00FE25D6"/>
    <w:rsid w:val="00FE40D9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90FA1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597D47"/>
    <w:rPr>
      <w:rFonts w:eastAsia="SimSun"/>
      <w:sz w:val="24"/>
      <w:lang w:val="bg-BG" w:eastAsia="zh-CN"/>
    </w:rPr>
  </w:style>
  <w:style w:type="character" w:customStyle="1" w:styleId="CharChar11">
    <w:name w:val="Char Char11"/>
    <w:uiPriority w:val="99"/>
    <w:rsid w:val="00864BFA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664004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E11DC6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39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2</Pages>
  <Words>603</Words>
  <Characters>3438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7</cp:revision>
  <cp:lastPrinted>2014-05-08T07:57:00Z</cp:lastPrinted>
  <dcterms:created xsi:type="dcterms:W3CDTF">2014-05-08T07:33:00Z</dcterms:created>
  <dcterms:modified xsi:type="dcterms:W3CDTF">2014-05-08T07:59:00Z</dcterms:modified>
</cp:coreProperties>
</file>