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45" w:rsidRPr="00516466" w:rsidRDefault="000E344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E3445" w:rsidRPr="00516466" w:rsidRDefault="000E344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0E3445" w:rsidRDefault="000E344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E3445" w:rsidRPr="00516466" w:rsidRDefault="000E344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E3445" w:rsidRPr="0052224F" w:rsidRDefault="000E3445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0E3445" w:rsidRPr="008D7308" w:rsidRDefault="000E3445" w:rsidP="0052224F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САР 81 ООД</w:t>
      </w:r>
    </w:p>
    <w:p w:rsidR="000E3445" w:rsidRDefault="000E3445" w:rsidP="0052224F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Стряма, ул. Вардар 6, общ. Раковски</w:t>
      </w:r>
    </w:p>
    <w:p w:rsidR="000E3445" w:rsidRPr="008D7308" w:rsidRDefault="000E3445" w:rsidP="0052224F">
      <w:pPr>
        <w:ind w:right="240"/>
        <w:jc w:val="both"/>
        <w:rPr>
          <w:rFonts w:ascii="Verdana" w:hAnsi="Verdana"/>
          <w:bCs/>
          <w:lang w:val="bg-BG"/>
        </w:rPr>
      </w:pPr>
    </w:p>
    <w:p w:rsidR="000E3445" w:rsidRDefault="000E344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0E3445" w:rsidRPr="0052224F" w:rsidRDefault="000E344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Стряма</w:t>
      </w:r>
      <w:r w:rsidRPr="0052224F">
        <w:rPr>
          <w:rFonts w:ascii="Verdana" w:hAnsi="Verdana"/>
          <w:b/>
          <w:lang w:val="bg-BG"/>
        </w:rPr>
        <w:t xml:space="preserve"> </w:t>
      </w:r>
    </w:p>
    <w:p w:rsidR="000E3445" w:rsidRPr="0052224F" w:rsidRDefault="000E3445" w:rsidP="0052224F">
      <w:pPr>
        <w:ind w:right="240"/>
        <w:jc w:val="both"/>
        <w:rPr>
          <w:rFonts w:ascii="Verdana" w:hAnsi="Verdana"/>
          <w:b/>
          <w:lang w:val="bg-BG"/>
        </w:rPr>
      </w:pPr>
    </w:p>
    <w:p w:rsidR="000E3445" w:rsidRPr="00A70665" w:rsidRDefault="000E3445" w:rsidP="0052224F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A70665">
        <w:rPr>
          <w:rFonts w:ascii="Verdana" w:hAnsi="Verdana"/>
          <w:b/>
          <w:color w:val="C0C0C0"/>
          <w:lang w:val="ru-RU"/>
        </w:rPr>
        <w:t>БД ИБР гр. Пловдив</w:t>
      </w:r>
    </w:p>
    <w:p w:rsidR="000E3445" w:rsidRPr="001301F3" w:rsidRDefault="000E344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0E3445" w:rsidRPr="0052224F" w:rsidRDefault="000E3445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ОВОС-323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24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Изграждане на дом за стари хора, медицински кабинети, аптека, хранителен магазин и столова с обществено хранене</w:t>
      </w:r>
      <w:r w:rsidRPr="00A70665">
        <w:rPr>
          <w:rFonts w:ascii="Verdana" w:hAnsi="Verdana"/>
          <w:b/>
        </w:rPr>
        <w:t>”</w:t>
      </w:r>
      <w:r w:rsidRPr="0052224F">
        <w:rPr>
          <w:rFonts w:ascii="Verdana" w:hAnsi="Verdana"/>
          <w:lang w:val="ru-RU"/>
        </w:rPr>
        <w:t xml:space="preserve"> в</w:t>
      </w:r>
      <w:r>
        <w:rPr>
          <w:rFonts w:ascii="Verdana" w:hAnsi="Verdana"/>
          <w:lang w:val="ru-RU"/>
        </w:rPr>
        <w:t xml:space="preserve"> УПИ </w:t>
      </w:r>
      <w:r>
        <w:rPr>
          <w:rFonts w:ascii="Verdana" w:hAnsi="Verdana"/>
        </w:rPr>
        <w:t xml:space="preserve">IV-1533, </w:t>
      </w:r>
      <w:r>
        <w:rPr>
          <w:rFonts w:ascii="Verdana" w:hAnsi="Verdana"/>
          <w:lang w:val="bg-BG"/>
        </w:rPr>
        <w:t>кв.68</w:t>
      </w:r>
      <w:r>
        <w:rPr>
          <w:rFonts w:ascii="Verdana" w:hAnsi="Verdana"/>
          <w:lang w:val="ru-RU"/>
        </w:rPr>
        <w:t>, землище с. Стряма, община Раковски.</w:t>
      </w:r>
      <w:r w:rsidRPr="0052224F">
        <w:rPr>
          <w:rFonts w:ascii="Verdana" w:hAnsi="Verdana"/>
          <w:lang w:val="ru-RU"/>
        </w:rPr>
        <w:t xml:space="preserve"> </w:t>
      </w:r>
    </w:p>
    <w:p w:rsidR="000E3445" w:rsidRDefault="000E344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E3445" w:rsidRDefault="000E344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E3445" w:rsidRPr="00516466" w:rsidRDefault="000E344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E3445" w:rsidRPr="00516466" w:rsidRDefault="000E344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E3445" w:rsidRPr="00516466" w:rsidRDefault="000E344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E3445" w:rsidRPr="00516466" w:rsidRDefault="000E344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E3445" w:rsidRPr="00516466" w:rsidRDefault="000E344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Раковски и с. Стряма.</w:t>
      </w:r>
    </w:p>
    <w:p w:rsidR="000E3445" w:rsidRPr="00516466" w:rsidRDefault="000E344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E3445" w:rsidRPr="00516466" w:rsidRDefault="000E344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0E3445" w:rsidRPr="00516466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E3445" w:rsidRPr="00516466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E3445" w:rsidRPr="00516466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E3445" w:rsidRPr="00516466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E3445" w:rsidRPr="00516466" w:rsidRDefault="000E344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445" w:rsidRPr="00BD3E37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0000429 „Река Стряма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0E3445" w:rsidRPr="00516466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E3445" w:rsidRPr="00516466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0E3445" w:rsidRPr="00516466" w:rsidRDefault="000E34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E3445" w:rsidRPr="00516466" w:rsidRDefault="000E344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E3445" w:rsidRPr="00516466" w:rsidRDefault="000E344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E3445" w:rsidRPr="00516466" w:rsidRDefault="000E344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E3445" w:rsidRDefault="000E3445" w:rsidP="00516466">
      <w:pPr>
        <w:ind w:right="566"/>
        <w:jc w:val="both"/>
        <w:rPr>
          <w:rFonts w:ascii="Verdana" w:hAnsi="Verdana"/>
          <w:lang w:val="ru-RU"/>
        </w:rPr>
      </w:pPr>
    </w:p>
    <w:p w:rsidR="000E3445" w:rsidRPr="00516466" w:rsidRDefault="000E3445" w:rsidP="00516466">
      <w:pPr>
        <w:ind w:right="566"/>
        <w:jc w:val="both"/>
        <w:rPr>
          <w:rFonts w:ascii="Verdana" w:hAnsi="Verdana"/>
          <w:lang w:val="ru-RU"/>
        </w:rPr>
      </w:pPr>
    </w:p>
    <w:p w:rsidR="000E3445" w:rsidRPr="00516466" w:rsidRDefault="000E3445" w:rsidP="006C0EC4">
      <w:pPr>
        <w:ind w:right="240"/>
        <w:jc w:val="both"/>
        <w:rPr>
          <w:rFonts w:ascii="Verdana" w:hAnsi="Verdana"/>
          <w:lang w:val="ru-RU"/>
        </w:rPr>
      </w:pPr>
    </w:p>
    <w:p w:rsidR="000E3445" w:rsidRDefault="000E344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445" w:rsidRDefault="000E3445" w:rsidP="001C479F">
      <w:pPr>
        <w:jc w:val="both"/>
        <w:rPr>
          <w:rFonts w:ascii="Verdana" w:hAnsi="Verdana"/>
          <w:b/>
          <w:lang w:val="ru-RU"/>
        </w:rPr>
      </w:pPr>
    </w:p>
    <w:p w:rsidR="000E3445" w:rsidRDefault="000E344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E3445" w:rsidRDefault="000E344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E3445" w:rsidRDefault="000E3445" w:rsidP="001C479F">
      <w:pPr>
        <w:jc w:val="both"/>
        <w:rPr>
          <w:rFonts w:ascii="Verdana" w:hAnsi="Verdana"/>
          <w:i/>
          <w:lang w:val="ru-RU"/>
        </w:rPr>
      </w:pPr>
    </w:p>
    <w:p w:rsidR="000E3445" w:rsidRDefault="000E3445" w:rsidP="001C479F">
      <w:pPr>
        <w:jc w:val="both"/>
        <w:rPr>
          <w:rFonts w:ascii="Verdana" w:hAnsi="Verdana"/>
          <w:i/>
          <w:lang w:val="ru-RU"/>
        </w:rPr>
      </w:pPr>
    </w:p>
    <w:p w:rsidR="000E3445" w:rsidRDefault="000E3445" w:rsidP="001C479F">
      <w:pPr>
        <w:jc w:val="both"/>
        <w:rPr>
          <w:rFonts w:ascii="Verdana" w:hAnsi="Verdana"/>
          <w:i/>
          <w:lang w:val="ru-RU"/>
        </w:rPr>
      </w:pPr>
    </w:p>
    <w:sectPr w:rsidR="000E3445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445" w:rsidRDefault="000E3445">
      <w:r>
        <w:separator/>
      </w:r>
    </w:p>
  </w:endnote>
  <w:endnote w:type="continuationSeparator" w:id="0">
    <w:p w:rsidR="000E3445" w:rsidRDefault="000E3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45" w:rsidRDefault="000E34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0E3445" w:rsidRDefault="000E3445" w:rsidP="0022049F">
                <w:pPr>
                  <w:jc w:val="both"/>
                </w:pPr>
                <w:r w:rsidRPr="0032578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E3445" w:rsidRPr="009463AE" w:rsidRDefault="000E34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E3445" w:rsidRDefault="000E3445" w:rsidP="0022049F">
    <w:pPr>
      <w:pStyle w:val="Footer"/>
      <w:jc w:val="center"/>
      <w:rPr>
        <w:lang w:val="bg-BG"/>
      </w:rPr>
    </w:pPr>
  </w:p>
  <w:p w:rsidR="000E3445" w:rsidRPr="009463AE" w:rsidRDefault="000E344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45" w:rsidRDefault="000E34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0E3445" w:rsidRDefault="000E3445" w:rsidP="0022049F">
                <w:pPr>
                  <w:jc w:val="both"/>
                </w:pPr>
                <w:r w:rsidRPr="0032578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E3445" w:rsidRPr="009463AE" w:rsidRDefault="000E34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E3445" w:rsidRDefault="000E344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445" w:rsidRDefault="000E3445">
      <w:r>
        <w:separator/>
      </w:r>
    </w:p>
  </w:footnote>
  <w:footnote w:type="continuationSeparator" w:id="0">
    <w:p w:rsidR="000E3445" w:rsidRDefault="000E3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45" w:rsidRPr="005B69F7" w:rsidRDefault="000E344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E3445" w:rsidRPr="005B69F7" w:rsidRDefault="000E34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E3445" w:rsidRPr="003106F6" w:rsidRDefault="000E34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E3445" w:rsidRPr="00ED1377" w:rsidRDefault="000E344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23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605</Words>
  <Characters>3450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2014-04-29T07:20:00Z</cp:lastPrinted>
  <dcterms:created xsi:type="dcterms:W3CDTF">2014-04-29T07:12:00Z</dcterms:created>
  <dcterms:modified xsi:type="dcterms:W3CDTF">2014-04-29T07:22:00Z</dcterms:modified>
</cp:coreProperties>
</file>