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5A" w:rsidRPr="00516466" w:rsidRDefault="00651C5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51C5A" w:rsidRPr="00516466" w:rsidRDefault="00651C5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51C5A" w:rsidRDefault="00651C5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51C5A" w:rsidRPr="00516466" w:rsidRDefault="00651C5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51C5A" w:rsidRDefault="00651C5A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651C5A" w:rsidRPr="0069510A" w:rsidRDefault="00651C5A" w:rsidP="00451A08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НЮ КАТ ООД</w:t>
      </w:r>
    </w:p>
    <w:p w:rsidR="00651C5A" w:rsidRDefault="00651C5A" w:rsidP="00451A08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гр. Садово, ул. Кирил и Методий № 13</w:t>
      </w:r>
    </w:p>
    <w:p w:rsidR="00651C5A" w:rsidRPr="008D7308" w:rsidRDefault="00651C5A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651C5A" w:rsidRPr="0052224F" w:rsidRDefault="00651C5A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Садово</w:t>
      </w:r>
    </w:p>
    <w:p w:rsidR="00651C5A" w:rsidRPr="00BC5F9E" w:rsidRDefault="00651C5A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BC5F9E">
        <w:rPr>
          <w:rFonts w:ascii="Verdana" w:hAnsi="Verdana"/>
          <w:b/>
          <w:color w:val="C0C0C0"/>
          <w:lang w:val="ru-RU"/>
        </w:rPr>
        <w:t>БД ИБР гр. Пловдив</w:t>
      </w:r>
    </w:p>
    <w:p w:rsidR="00651C5A" w:rsidRPr="001301F3" w:rsidRDefault="00651C5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651C5A" w:rsidRPr="0052224F" w:rsidRDefault="00651C5A" w:rsidP="00561EE3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ОВОС-305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  <w:lang w:val="ru-RU"/>
        </w:rPr>
        <w:t>„Площадка за съхранение на отработени катализатори</w:t>
      </w:r>
      <w:r>
        <w:rPr>
          <w:rFonts w:ascii="Verdana" w:hAnsi="Verdana"/>
          <w:b/>
        </w:rPr>
        <w:t>”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имот УПИ </w:t>
      </w:r>
      <w:r>
        <w:rPr>
          <w:rFonts w:ascii="Verdana" w:hAnsi="Verdana"/>
        </w:rPr>
        <w:t>VI-</w:t>
      </w:r>
      <w:r>
        <w:rPr>
          <w:rFonts w:ascii="Verdana" w:hAnsi="Verdana"/>
          <w:lang w:val="bg-BG"/>
        </w:rPr>
        <w:t>58, кв.1</w:t>
      </w:r>
      <w:r w:rsidRPr="00400565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гр. Садово, община Садово</w:t>
      </w:r>
      <w:r>
        <w:rPr>
          <w:rFonts w:ascii="Verdana" w:hAnsi="Verdana"/>
          <w:lang w:val="ru-RU"/>
        </w:rPr>
        <w:t>.</w:t>
      </w:r>
      <w:r w:rsidRPr="0052224F">
        <w:rPr>
          <w:rFonts w:ascii="Verdana" w:hAnsi="Verdana"/>
          <w:lang w:val="ru-RU"/>
        </w:rPr>
        <w:t xml:space="preserve"> </w:t>
      </w:r>
    </w:p>
    <w:p w:rsidR="00651C5A" w:rsidRDefault="00651C5A" w:rsidP="00561EE3">
      <w:pPr>
        <w:ind w:right="240"/>
        <w:jc w:val="both"/>
        <w:rPr>
          <w:rFonts w:ascii="Verdana" w:hAnsi="Verdana"/>
          <w:b/>
          <w:lang w:val="ru-RU"/>
        </w:rPr>
      </w:pPr>
    </w:p>
    <w:p w:rsidR="00651C5A" w:rsidRDefault="00651C5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51C5A" w:rsidRPr="00516466" w:rsidRDefault="00651C5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51C5A" w:rsidRPr="00516466" w:rsidRDefault="00651C5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51C5A" w:rsidRPr="00516466" w:rsidRDefault="00651C5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51C5A" w:rsidRPr="00516466" w:rsidRDefault="00651C5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51C5A" w:rsidRPr="00516466" w:rsidRDefault="00651C5A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 Садово.</w:t>
      </w:r>
    </w:p>
    <w:p w:rsidR="00651C5A" w:rsidRPr="00516466" w:rsidRDefault="00651C5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51C5A" w:rsidRPr="00516466" w:rsidRDefault="00651C5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51C5A" w:rsidRPr="00516466" w:rsidRDefault="00651C5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51C5A" w:rsidRPr="00BD3E37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51C5A" w:rsidRPr="00516466" w:rsidRDefault="00651C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51C5A" w:rsidRPr="00516466" w:rsidRDefault="00651C5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51C5A" w:rsidRPr="00516466" w:rsidRDefault="00651C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51C5A" w:rsidRPr="00516466" w:rsidRDefault="00651C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51C5A" w:rsidRDefault="00651C5A" w:rsidP="00516466">
      <w:pPr>
        <w:ind w:right="566"/>
        <w:jc w:val="both"/>
        <w:rPr>
          <w:rFonts w:ascii="Verdana" w:hAnsi="Verdana"/>
          <w:lang w:val="ru-RU"/>
        </w:rPr>
      </w:pPr>
    </w:p>
    <w:p w:rsidR="00651C5A" w:rsidRPr="00516466" w:rsidRDefault="00651C5A" w:rsidP="00516466">
      <w:pPr>
        <w:ind w:right="566"/>
        <w:jc w:val="both"/>
        <w:rPr>
          <w:rFonts w:ascii="Verdana" w:hAnsi="Verdana"/>
          <w:lang w:val="ru-RU"/>
        </w:rPr>
      </w:pPr>
    </w:p>
    <w:p w:rsidR="00651C5A" w:rsidRPr="00516466" w:rsidRDefault="00651C5A" w:rsidP="006C0EC4">
      <w:pPr>
        <w:ind w:right="240"/>
        <w:jc w:val="both"/>
        <w:rPr>
          <w:rFonts w:ascii="Verdana" w:hAnsi="Verdana"/>
          <w:lang w:val="ru-RU"/>
        </w:rPr>
      </w:pPr>
    </w:p>
    <w:p w:rsidR="00651C5A" w:rsidRDefault="00651C5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51C5A" w:rsidRDefault="00651C5A" w:rsidP="001C479F">
      <w:pPr>
        <w:jc w:val="both"/>
        <w:rPr>
          <w:rFonts w:ascii="Verdana" w:hAnsi="Verdana"/>
          <w:b/>
          <w:lang w:val="ru-RU"/>
        </w:rPr>
      </w:pPr>
    </w:p>
    <w:p w:rsidR="00651C5A" w:rsidRDefault="00651C5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51C5A" w:rsidRDefault="00651C5A" w:rsidP="001C479F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51C5A" w:rsidRDefault="00651C5A" w:rsidP="007702D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51C5A" w:rsidRDefault="00651C5A" w:rsidP="007702D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651C5A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C5A" w:rsidRDefault="00651C5A">
      <w:r>
        <w:separator/>
      </w:r>
    </w:p>
  </w:endnote>
  <w:endnote w:type="continuationSeparator" w:id="0">
    <w:p w:rsidR="00651C5A" w:rsidRDefault="00651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C5A" w:rsidRDefault="00651C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651C5A" w:rsidRDefault="00651C5A" w:rsidP="0022049F">
                <w:pPr>
                  <w:jc w:val="both"/>
                </w:pPr>
                <w:r w:rsidRPr="00AA031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51C5A" w:rsidRPr="009463AE" w:rsidRDefault="00651C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51C5A" w:rsidRDefault="00651C5A" w:rsidP="0022049F">
    <w:pPr>
      <w:pStyle w:val="Footer"/>
      <w:jc w:val="center"/>
      <w:rPr>
        <w:lang w:val="bg-BG"/>
      </w:rPr>
    </w:pPr>
  </w:p>
  <w:p w:rsidR="00651C5A" w:rsidRPr="009463AE" w:rsidRDefault="00651C5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C5A" w:rsidRDefault="00651C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651C5A" w:rsidRDefault="00651C5A" w:rsidP="0022049F">
                <w:pPr>
                  <w:jc w:val="both"/>
                </w:pPr>
                <w:r w:rsidRPr="00AA031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51C5A" w:rsidRPr="009463AE" w:rsidRDefault="00651C5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51C5A" w:rsidRDefault="00651C5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C5A" w:rsidRDefault="00651C5A">
      <w:r>
        <w:separator/>
      </w:r>
    </w:p>
  </w:footnote>
  <w:footnote w:type="continuationSeparator" w:id="0">
    <w:p w:rsidR="00651C5A" w:rsidRDefault="00651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C5A" w:rsidRPr="005B69F7" w:rsidRDefault="00651C5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51C5A" w:rsidRPr="005B69F7" w:rsidRDefault="00651C5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51C5A" w:rsidRPr="003106F6" w:rsidRDefault="00651C5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51C5A" w:rsidRPr="00ED1377" w:rsidRDefault="00651C5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C7C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5259"/>
    <w:rsid w:val="00186183"/>
    <w:rsid w:val="001862D5"/>
    <w:rsid w:val="00186F78"/>
    <w:rsid w:val="00187CFD"/>
    <w:rsid w:val="00190678"/>
    <w:rsid w:val="001916C0"/>
    <w:rsid w:val="00191FFF"/>
    <w:rsid w:val="0019361E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BBE"/>
    <w:rsid w:val="001E2CB3"/>
    <w:rsid w:val="001E7413"/>
    <w:rsid w:val="001F7FDA"/>
    <w:rsid w:val="0020273B"/>
    <w:rsid w:val="00203694"/>
    <w:rsid w:val="0020500C"/>
    <w:rsid w:val="002052E9"/>
    <w:rsid w:val="002110DE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0E1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410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77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0565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3201"/>
    <w:rsid w:val="00445338"/>
    <w:rsid w:val="00445526"/>
    <w:rsid w:val="00446B2F"/>
    <w:rsid w:val="00451A08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53C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1EE3"/>
    <w:rsid w:val="00563007"/>
    <w:rsid w:val="00565F47"/>
    <w:rsid w:val="00570D9D"/>
    <w:rsid w:val="00571FF0"/>
    <w:rsid w:val="00572451"/>
    <w:rsid w:val="00575F17"/>
    <w:rsid w:val="00577837"/>
    <w:rsid w:val="0058714A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5C87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1C5A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10A"/>
    <w:rsid w:val="0069512E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C7D3A"/>
    <w:rsid w:val="006D0265"/>
    <w:rsid w:val="006D09FC"/>
    <w:rsid w:val="006D1C91"/>
    <w:rsid w:val="006D7701"/>
    <w:rsid w:val="006E28CD"/>
    <w:rsid w:val="006E337A"/>
    <w:rsid w:val="006E3B56"/>
    <w:rsid w:val="006E68BC"/>
    <w:rsid w:val="006E7EF5"/>
    <w:rsid w:val="006F27D9"/>
    <w:rsid w:val="006F638C"/>
    <w:rsid w:val="006F675A"/>
    <w:rsid w:val="00700808"/>
    <w:rsid w:val="00702523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369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02D2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190C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322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2FE1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650E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2D72"/>
    <w:rsid w:val="00924BB9"/>
    <w:rsid w:val="00927F28"/>
    <w:rsid w:val="00931139"/>
    <w:rsid w:val="00935B24"/>
    <w:rsid w:val="00936DFA"/>
    <w:rsid w:val="00941A7F"/>
    <w:rsid w:val="00941EC3"/>
    <w:rsid w:val="00942296"/>
    <w:rsid w:val="009463AE"/>
    <w:rsid w:val="00946A47"/>
    <w:rsid w:val="00953B62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5A2B"/>
    <w:rsid w:val="00A06685"/>
    <w:rsid w:val="00A06CFC"/>
    <w:rsid w:val="00A12831"/>
    <w:rsid w:val="00A25E56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564F3"/>
    <w:rsid w:val="00A645DE"/>
    <w:rsid w:val="00A70665"/>
    <w:rsid w:val="00A744AF"/>
    <w:rsid w:val="00A763AD"/>
    <w:rsid w:val="00A80AC2"/>
    <w:rsid w:val="00A81658"/>
    <w:rsid w:val="00A82D09"/>
    <w:rsid w:val="00A83A5B"/>
    <w:rsid w:val="00A87915"/>
    <w:rsid w:val="00A900D4"/>
    <w:rsid w:val="00A9722C"/>
    <w:rsid w:val="00A97FD6"/>
    <w:rsid w:val="00AA031E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4AE8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1B5C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5F9E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87816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F0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13C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5876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basedOn w:val="DefaultParagraphFont"/>
    <w:uiPriority w:val="99"/>
    <w:rsid w:val="00F0513C"/>
    <w:rPr>
      <w:rFonts w:ascii="Arial" w:hAnsi="Arial" w:cs="Times New Roman"/>
      <w:lang w:val="en-US" w:eastAsia="en-US" w:bidi="ar-SA"/>
    </w:rPr>
  </w:style>
  <w:style w:type="character" w:customStyle="1" w:styleId="CharChar16">
    <w:name w:val="Char Char16"/>
    <w:uiPriority w:val="99"/>
    <w:rsid w:val="00A564F3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C5C87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BC5F9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24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587</Words>
  <Characters>3346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2014-05-19T07:56:00Z</cp:lastPrinted>
  <dcterms:created xsi:type="dcterms:W3CDTF">2014-05-19T07:50:00Z</dcterms:created>
  <dcterms:modified xsi:type="dcterms:W3CDTF">2014-05-19T07:58:00Z</dcterms:modified>
</cp:coreProperties>
</file>