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B5" w:rsidRPr="00516466" w:rsidRDefault="006122B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6122B5" w:rsidRPr="00516466" w:rsidRDefault="006122B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6122B5" w:rsidRDefault="006122B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122B5" w:rsidRPr="00516466" w:rsidRDefault="006122B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122B5" w:rsidRDefault="006122B5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>До</w:t>
      </w:r>
    </w:p>
    <w:p w:rsidR="006122B5" w:rsidRPr="009F2ED2" w:rsidRDefault="006122B5" w:rsidP="000D4383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БИО ФРЕШ ООД</w:t>
      </w:r>
      <w:r w:rsidRPr="009F2ED2">
        <w:rPr>
          <w:rFonts w:ascii="Verdana" w:hAnsi="Verdana"/>
          <w:sz w:val="20"/>
          <w:szCs w:val="20"/>
        </w:rPr>
        <w:t xml:space="preserve"> </w:t>
      </w:r>
    </w:p>
    <w:p w:rsidR="006122B5" w:rsidRPr="000D4383" w:rsidRDefault="006122B5" w:rsidP="000D4383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 xml:space="preserve">гр. Пловдив, </w:t>
      </w:r>
      <w:r w:rsidRPr="000D4383">
        <w:rPr>
          <w:rFonts w:ascii="Verdana" w:hAnsi="Verdana"/>
          <w:b w:val="0"/>
          <w:sz w:val="20"/>
          <w:szCs w:val="20"/>
        </w:rPr>
        <w:t>ул. „</w:t>
      </w:r>
      <w:r>
        <w:rPr>
          <w:rFonts w:ascii="Verdana" w:hAnsi="Verdana"/>
          <w:b w:val="0"/>
          <w:sz w:val="20"/>
          <w:szCs w:val="20"/>
        </w:rPr>
        <w:t>Полк. Сава Муткуров</w:t>
      </w:r>
      <w:r w:rsidRPr="000D4383">
        <w:rPr>
          <w:rFonts w:ascii="Verdana" w:hAnsi="Verdana"/>
          <w:b w:val="0"/>
          <w:sz w:val="20"/>
          <w:szCs w:val="20"/>
        </w:rPr>
        <w:t xml:space="preserve">“ </w:t>
      </w:r>
      <w:r>
        <w:rPr>
          <w:rFonts w:ascii="Verdana" w:hAnsi="Verdana"/>
          <w:b w:val="0"/>
          <w:sz w:val="20"/>
          <w:szCs w:val="20"/>
        </w:rPr>
        <w:t>36, ет.3, ап.3</w:t>
      </w:r>
    </w:p>
    <w:p w:rsidR="006122B5" w:rsidRDefault="006122B5" w:rsidP="00385B8E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6122B5" w:rsidRDefault="006122B5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6122B5" w:rsidRDefault="006122B5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Царацово</w:t>
      </w:r>
    </w:p>
    <w:p w:rsidR="006122B5" w:rsidRPr="001301F3" w:rsidRDefault="006122B5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6122B5" w:rsidRPr="001301F3" w:rsidRDefault="006122B5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6122B5" w:rsidRDefault="006122B5" w:rsidP="006C0EC4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ОВОС-296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10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4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инвестиционно предложение: </w:t>
      </w:r>
    </w:p>
    <w:p w:rsidR="006122B5" w:rsidRDefault="006122B5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ru-RU"/>
        </w:rPr>
        <w:t>«Изпълнение на тръбен кладенец за нуждите на климатична инсталация на предприятие за козметика»</w:t>
      </w:r>
      <w:r w:rsidRPr="000D4383">
        <w:t xml:space="preserve"> </w:t>
      </w:r>
      <w:r>
        <w:rPr>
          <w:lang w:val="bg-BG"/>
        </w:rPr>
        <w:t xml:space="preserve">в </w:t>
      </w:r>
      <w:r>
        <w:rPr>
          <w:rFonts w:ascii="Verdana" w:hAnsi="Verdana"/>
          <w:lang w:val="ru-RU"/>
        </w:rPr>
        <w:t>ПИ 78080.28.42, землище с. Царацово, общ. Марица.</w:t>
      </w:r>
    </w:p>
    <w:p w:rsidR="006122B5" w:rsidRPr="000D4383" w:rsidRDefault="006122B5" w:rsidP="006C0EC4">
      <w:pPr>
        <w:ind w:right="240"/>
        <w:jc w:val="both"/>
        <w:rPr>
          <w:rFonts w:ascii="Verdana" w:hAnsi="Verdana"/>
          <w:lang w:val="bg-BG"/>
        </w:rPr>
      </w:pPr>
      <w:r w:rsidRPr="000D4383">
        <w:rPr>
          <w:rFonts w:ascii="Verdana" w:hAnsi="Verdana"/>
          <w:lang w:val="ru-RU"/>
        </w:rPr>
        <w:t xml:space="preserve"> </w:t>
      </w:r>
    </w:p>
    <w:p w:rsidR="006122B5" w:rsidRDefault="006122B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6122B5" w:rsidRPr="00516466" w:rsidRDefault="006122B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6122B5" w:rsidRPr="00516466" w:rsidRDefault="006122B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6122B5" w:rsidRPr="00516466" w:rsidRDefault="006122B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122B5" w:rsidRPr="00516466" w:rsidRDefault="006122B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6122B5" w:rsidRPr="00516466" w:rsidRDefault="006122B5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 Царацово.</w:t>
      </w:r>
    </w:p>
    <w:p w:rsidR="006122B5" w:rsidRPr="00516466" w:rsidRDefault="006122B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6122B5" w:rsidRPr="00516466" w:rsidRDefault="006122B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6122B5" w:rsidRPr="00516466" w:rsidRDefault="006122B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122B5" w:rsidRPr="00516466" w:rsidRDefault="006122B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6122B5" w:rsidRPr="00516466" w:rsidRDefault="006122B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6122B5" w:rsidRPr="00516466" w:rsidRDefault="006122B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6122B5" w:rsidRPr="00516466" w:rsidRDefault="006122B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122B5" w:rsidRPr="00BD3E37" w:rsidRDefault="006122B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0002086 „Оризища Цалапица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6122B5" w:rsidRPr="00516466" w:rsidRDefault="006122B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6122B5" w:rsidRPr="00516466" w:rsidRDefault="006122B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6122B5" w:rsidRPr="00516466" w:rsidRDefault="006122B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6122B5" w:rsidRPr="00516466" w:rsidRDefault="006122B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122B5" w:rsidRPr="00516466" w:rsidRDefault="006122B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122B5" w:rsidRPr="00516466" w:rsidRDefault="006122B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6122B5" w:rsidRDefault="006122B5" w:rsidP="00516466">
      <w:pPr>
        <w:ind w:right="566"/>
        <w:jc w:val="both"/>
        <w:rPr>
          <w:rFonts w:ascii="Verdana" w:hAnsi="Verdana"/>
          <w:lang w:val="ru-RU"/>
        </w:rPr>
      </w:pPr>
    </w:p>
    <w:p w:rsidR="006122B5" w:rsidRDefault="006122B5" w:rsidP="00516466">
      <w:pPr>
        <w:ind w:right="566"/>
        <w:jc w:val="both"/>
        <w:rPr>
          <w:rFonts w:ascii="Verdana" w:hAnsi="Verdana"/>
          <w:lang w:val="ru-RU"/>
        </w:rPr>
      </w:pPr>
    </w:p>
    <w:p w:rsidR="006122B5" w:rsidRDefault="006122B5" w:rsidP="00516466">
      <w:pPr>
        <w:ind w:right="566"/>
        <w:jc w:val="both"/>
        <w:rPr>
          <w:rFonts w:ascii="Verdana" w:hAnsi="Verdana"/>
          <w:lang w:val="ru-RU"/>
        </w:rPr>
      </w:pPr>
    </w:p>
    <w:p w:rsidR="006122B5" w:rsidRPr="00516466" w:rsidRDefault="006122B5" w:rsidP="00516466">
      <w:pPr>
        <w:ind w:right="566"/>
        <w:jc w:val="both"/>
        <w:rPr>
          <w:rFonts w:ascii="Verdana" w:hAnsi="Verdana"/>
          <w:lang w:val="ru-RU"/>
        </w:rPr>
      </w:pPr>
    </w:p>
    <w:p w:rsidR="006122B5" w:rsidRPr="00516466" w:rsidRDefault="006122B5" w:rsidP="006C0EC4">
      <w:pPr>
        <w:ind w:right="240"/>
        <w:jc w:val="both"/>
        <w:rPr>
          <w:rFonts w:ascii="Verdana" w:hAnsi="Verdana"/>
          <w:lang w:val="ru-RU"/>
        </w:rPr>
      </w:pPr>
    </w:p>
    <w:p w:rsidR="006122B5" w:rsidRDefault="006122B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122B5" w:rsidRDefault="006122B5" w:rsidP="001C479F">
      <w:pPr>
        <w:jc w:val="both"/>
        <w:rPr>
          <w:rFonts w:ascii="Verdana" w:hAnsi="Verdana"/>
          <w:b/>
          <w:lang w:val="ru-RU"/>
        </w:rPr>
      </w:pPr>
    </w:p>
    <w:p w:rsidR="006122B5" w:rsidRDefault="006122B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122B5" w:rsidRDefault="006122B5" w:rsidP="003E78F1">
      <w:pPr>
        <w:jc w:val="both"/>
      </w:pPr>
      <w:r>
        <w:rPr>
          <w:lang w:val="ru-RU"/>
        </w:rPr>
        <w:t xml:space="preserve"> </w:t>
      </w:r>
    </w:p>
    <w:p w:rsidR="006122B5" w:rsidRDefault="006122B5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122B5" w:rsidRDefault="006122B5" w:rsidP="003A39C9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6122B5" w:rsidRPr="00516466" w:rsidRDefault="006122B5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6122B5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2B5" w:rsidRDefault="006122B5">
      <w:r>
        <w:separator/>
      </w:r>
    </w:p>
  </w:endnote>
  <w:endnote w:type="continuationSeparator" w:id="0">
    <w:p w:rsidR="006122B5" w:rsidRDefault="00612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Default="006122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6122B5" w:rsidRDefault="006122B5" w:rsidP="0022049F">
                <w:pPr>
                  <w:jc w:val="both"/>
                </w:pPr>
                <w:r w:rsidRPr="006B7C0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122B5" w:rsidRPr="009463AE" w:rsidRDefault="006122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122B5" w:rsidRDefault="006122B5" w:rsidP="0022049F">
    <w:pPr>
      <w:pStyle w:val="Footer"/>
      <w:jc w:val="center"/>
      <w:rPr>
        <w:lang w:val="bg-BG"/>
      </w:rPr>
    </w:pPr>
  </w:p>
  <w:p w:rsidR="006122B5" w:rsidRPr="009463AE" w:rsidRDefault="006122B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Default="006122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6122B5" w:rsidRDefault="006122B5" w:rsidP="0022049F">
                <w:pPr>
                  <w:jc w:val="both"/>
                </w:pPr>
                <w:r w:rsidRPr="006B7C0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122B5" w:rsidRPr="009463AE" w:rsidRDefault="006122B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122B5" w:rsidRDefault="006122B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2B5" w:rsidRDefault="006122B5">
      <w:r>
        <w:separator/>
      </w:r>
    </w:p>
  </w:footnote>
  <w:footnote w:type="continuationSeparator" w:id="0">
    <w:p w:rsidR="006122B5" w:rsidRDefault="00612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2B5" w:rsidRPr="005B69F7" w:rsidRDefault="006122B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6122B5" w:rsidRPr="005B69F7" w:rsidRDefault="006122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122B5" w:rsidRPr="003106F6" w:rsidRDefault="006122B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122B5" w:rsidRPr="00ED1377" w:rsidRDefault="006122B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3205"/>
    <w:rsid w:val="000A4ED5"/>
    <w:rsid w:val="000B24C3"/>
    <w:rsid w:val="000C5FF0"/>
    <w:rsid w:val="000C6791"/>
    <w:rsid w:val="000D4383"/>
    <w:rsid w:val="000D6108"/>
    <w:rsid w:val="000D726C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C6E7B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33B"/>
    <w:rsid w:val="0021595B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0E98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39C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78F1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22B5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93D"/>
    <w:rsid w:val="006B2B6D"/>
    <w:rsid w:val="006B765F"/>
    <w:rsid w:val="006B7C09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010D8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2D3A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2ED2"/>
    <w:rsid w:val="00A0273D"/>
    <w:rsid w:val="00A05500"/>
    <w:rsid w:val="00A06685"/>
    <w:rsid w:val="00A06CFC"/>
    <w:rsid w:val="00A12831"/>
    <w:rsid w:val="00A12CCA"/>
    <w:rsid w:val="00A14413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0162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23F63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64D6E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0D58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05D1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06CD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174D6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A12CCA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350E98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3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604</Words>
  <Characters>3443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5</cp:revision>
  <cp:lastPrinted>2014-04-22T07:58:00Z</cp:lastPrinted>
  <dcterms:created xsi:type="dcterms:W3CDTF">2014-04-22T07:49:00Z</dcterms:created>
  <dcterms:modified xsi:type="dcterms:W3CDTF">2014-04-22T07:59:00Z</dcterms:modified>
</cp:coreProperties>
</file>