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75" w:rsidRPr="00516466" w:rsidRDefault="00CC397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C3975" w:rsidRPr="00516466" w:rsidRDefault="00CC397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C3975" w:rsidRDefault="00CC397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C3975" w:rsidRPr="00516466" w:rsidRDefault="00CC397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C3975" w:rsidRDefault="00CC3975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CC3975" w:rsidRPr="009F2ED2" w:rsidRDefault="00CC3975" w:rsidP="000D4383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АЙ ТИ ПИ България ЕООД</w:t>
      </w:r>
      <w:r w:rsidRPr="009F2ED2">
        <w:rPr>
          <w:rFonts w:ascii="Verdana" w:hAnsi="Verdana"/>
          <w:sz w:val="20"/>
          <w:szCs w:val="20"/>
        </w:rPr>
        <w:t xml:space="preserve"> </w:t>
      </w:r>
    </w:p>
    <w:p w:rsidR="00CC3975" w:rsidRPr="000D4383" w:rsidRDefault="00CC3975" w:rsidP="000D4383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гр. София, район Средец, </w:t>
      </w:r>
      <w:r w:rsidRPr="000D4383">
        <w:rPr>
          <w:rFonts w:ascii="Verdana" w:hAnsi="Verdana"/>
          <w:b w:val="0"/>
          <w:sz w:val="20"/>
          <w:szCs w:val="20"/>
        </w:rPr>
        <w:t>ул. „</w:t>
      </w:r>
      <w:r>
        <w:rPr>
          <w:rFonts w:ascii="Verdana" w:hAnsi="Verdana"/>
          <w:b w:val="0"/>
          <w:sz w:val="20"/>
          <w:szCs w:val="20"/>
        </w:rPr>
        <w:t>Славянска</w:t>
      </w:r>
      <w:r w:rsidRPr="000D4383">
        <w:rPr>
          <w:rFonts w:ascii="Verdana" w:hAnsi="Verdana"/>
          <w:b w:val="0"/>
          <w:sz w:val="20"/>
          <w:szCs w:val="20"/>
        </w:rPr>
        <w:t xml:space="preserve">“ </w:t>
      </w:r>
      <w:r>
        <w:rPr>
          <w:rFonts w:ascii="Verdana" w:hAnsi="Verdana"/>
          <w:b w:val="0"/>
          <w:sz w:val="20"/>
          <w:szCs w:val="20"/>
        </w:rPr>
        <w:t>2</w:t>
      </w:r>
    </w:p>
    <w:p w:rsidR="00CC3975" w:rsidRDefault="00CC3975" w:rsidP="00385B8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C3975" w:rsidRDefault="00CC3975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CC3975" w:rsidRDefault="00CC3975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Динк</w:t>
      </w:r>
    </w:p>
    <w:p w:rsidR="00CC3975" w:rsidRPr="001301F3" w:rsidRDefault="00CC3975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CC3975" w:rsidRPr="001301F3" w:rsidRDefault="00CC397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C3975" w:rsidRDefault="00CC3975" w:rsidP="006C0EC4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ОВОС-291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08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</w:p>
    <w:p w:rsidR="00CC3975" w:rsidRDefault="00CC3975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ru-RU"/>
        </w:rPr>
        <w:t>«Изпълнение на два броя тръбни кладенеца за напояване на земеделска земя за отглеждане на маточина»</w:t>
      </w:r>
      <w:r w:rsidRPr="000D4383">
        <w:t xml:space="preserve"> </w:t>
      </w:r>
      <w:r>
        <w:rPr>
          <w:lang w:val="bg-BG"/>
        </w:rPr>
        <w:t xml:space="preserve">в </w:t>
      </w:r>
      <w:r>
        <w:rPr>
          <w:rFonts w:ascii="Verdana" w:hAnsi="Verdana"/>
          <w:lang w:val="ru-RU"/>
        </w:rPr>
        <w:t>ПИ 21169.3.43 и ПИ 21169.3.40, землище с. Динк, общ. Марица.</w:t>
      </w:r>
    </w:p>
    <w:p w:rsidR="00CC3975" w:rsidRPr="000D4383" w:rsidRDefault="00CC3975" w:rsidP="006C0EC4">
      <w:pPr>
        <w:ind w:right="240"/>
        <w:jc w:val="both"/>
        <w:rPr>
          <w:rFonts w:ascii="Verdana" w:hAnsi="Verdana"/>
          <w:lang w:val="bg-BG"/>
        </w:rPr>
      </w:pPr>
      <w:r w:rsidRPr="000D4383">
        <w:rPr>
          <w:rFonts w:ascii="Verdana" w:hAnsi="Verdana"/>
          <w:lang w:val="ru-RU"/>
        </w:rPr>
        <w:t xml:space="preserve"> </w:t>
      </w:r>
    </w:p>
    <w:p w:rsidR="00CC3975" w:rsidRDefault="00CC397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C3975" w:rsidRPr="00516466" w:rsidRDefault="00CC397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C3975" w:rsidRPr="00516466" w:rsidRDefault="00CC397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C3975" w:rsidRPr="00516466" w:rsidRDefault="00CC397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C3975" w:rsidRPr="00516466" w:rsidRDefault="00CC397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C3975" w:rsidRPr="00516466" w:rsidRDefault="00CC397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Динк.</w:t>
      </w:r>
    </w:p>
    <w:p w:rsidR="00CC3975" w:rsidRPr="00516466" w:rsidRDefault="00CC397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C3975" w:rsidRPr="00516466" w:rsidRDefault="00CC397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C3975" w:rsidRPr="00516466" w:rsidRDefault="00CC397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C3975" w:rsidRPr="00BD3E37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CC3975" w:rsidRPr="00516466" w:rsidRDefault="00CC397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C3975" w:rsidRPr="00516466" w:rsidRDefault="00CC397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C3975" w:rsidRPr="00516466" w:rsidRDefault="00CC397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C3975" w:rsidRPr="00516466" w:rsidRDefault="00CC397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C3975" w:rsidRDefault="00CC3975" w:rsidP="00516466">
      <w:pPr>
        <w:ind w:right="566"/>
        <w:jc w:val="both"/>
        <w:rPr>
          <w:rFonts w:ascii="Verdana" w:hAnsi="Verdana"/>
          <w:lang w:val="ru-RU"/>
        </w:rPr>
      </w:pPr>
    </w:p>
    <w:p w:rsidR="00CC3975" w:rsidRDefault="00CC3975" w:rsidP="00516466">
      <w:pPr>
        <w:ind w:right="566"/>
        <w:jc w:val="both"/>
        <w:rPr>
          <w:rFonts w:ascii="Verdana" w:hAnsi="Verdana"/>
          <w:lang w:val="ru-RU"/>
        </w:rPr>
      </w:pPr>
    </w:p>
    <w:p w:rsidR="00CC3975" w:rsidRDefault="00CC3975" w:rsidP="00516466">
      <w:pPr>
        <w:ind w:right="566"/>
        <w:jc w:val="both"/>
        <w:rPr>
          <w:rFonts w:ascii="Verdana" w:hAnsi="Verdana"/>
          <w:lang w:val="ru-RU"/>
        </w:rPr>
      </w:pPr>
    </w:p>
    <w:p w:rsidR="00CC3975" w:rsidRPr="00516466" w:rsidRDefault="00CC3975" w:rsidP="00516466">
      <w:pPr>
        <w:ind w:right="566"/>
        <w:jc w:val="both"/>
        <w:rPr>
          <w:rFonts w:ascii="Verdana" w:hAnsi="Verdana"/>
          <w:lang w:val="ru-RU"/>
        </w:rPr>
      </w:pPr>
    </w:p>
    <w:p w:rsidR="00CC3975" w:rsidRPr="00516466" w:rsidRDefault="00CC3975" w:rsidP="006C0EC4">
      <w:pPr>
        <w:ind w:right="240"/>
        <w:jc w:val="both"/>
        <w:rPr>
          <w:rFonts w:ascii="Verdana" w:hAnsi="Verdana"/>
          <w:lang w:val="ru-RU"/>
        </w:rPr>
      </w:pPr>
    </w:p>
    <w:p w:rsidR="00CC3975" w:rsidRDefault="00CC397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C3975" w:rsidRDefault="00CC3975" w:rsidP="001C479F">
      <w:pPr>
        <w:jc w:val="both"/>
        <w:rPr>
          <w:rFonts w:ascii="Verdana" w:hAnsi="Verdana"/>
          <w:b/>
          <w:lang w:val="ru-RU"/>
        </w:rPr>
      </w:pPr>
    </w:p>
    <w:p w:rsidR="00CC3975" w:rsidRDefault="00CC397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C3975" w:rsidRDefault="00CC397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C3975" w:rsidRPr="00516466" w:rsidRDefault="00CC397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CC3975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75" w:rsidRDefault="00CC3975">
      <w:r>
        <w:separator/>
      </w:r>
    </w:p>
  </w:endnote>
  <w:endnote w:type="continuationSeparator" w:id="0">
    <w:p w:rsidR="00CC3975" w:rsidRDefault="00CC3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975" w:rsidRDefault="00CC397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CC3975" w:rsidRDefault="00CC3975" w:rsidP="0022049F">
                <w:pPr>
                  <w:jc w:val="both"/>
                </w:pPr>
                <w:r w:rsidRPr="006B7C0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C3975" w:rsidRPr="009463AE" w:rsidRDefault="00CC397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C3975" w:rsidRDefault="00CC3975" w:rsidP="0022049F">
    <w:pPr>
      <w:pStyle w:val="Footer"/>
      <w:jc w:val="center"/>
      <w:rPr>
        <w:lang w:val="bg-BG"/>
      </w:rPr>
    </w:pPr>
  </w:p>
  <w:p w:rsidR="00CC3975" w:rsidRPr="009463AE" w:rsidRDefault="00CC397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975" w:rsidRDefault="00CC397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CC3975" w:rsidRDefault="00CC3975" w:rsidP="0022049F">
                <w:pPr>
                  <w:jc w:val="both"/>
                </w:pPr>
                <w:r w:rsidRPr="006B7C0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C3975" w:rsidRPr="009463AE" w:rsidRDefault="00CC397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C3975" w:rsidRDefault="00CC397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75" w:rsidRDefault="00CC3975">
      <w:r>
        <w:separator/>
      </w:r>
    </w:p>
  </w:footnote>
  <w:footnote w:type="continuationSeparator" w:id="0">
    <w:p w:rsidR="00CC3975" w:rsidRDefault="00CC3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975" w:rsidRPr="005B69F7" w:rsidRDefault="00CC397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CC3975" w:rsidRPr="005B69F7" w:rsidRDefault="00CC397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C3975" w:rsidRPr="003106F6" w:rsidRDefault="00CC397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C3975" w:rsidRPr="00ED1377" w:rsidRDefault="00CC397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3205"/>
    <w:rsid w:val="000A4ED5"/>
    <w:rsid w:val="000B24C3"/>
    <w:rsid w:val="000C5FF0"/>
    <w:rsid w:val="000C6791"/>
    <w:rsid w:val="000D4383"/>
    <w:rsid w:val="000D6108"/>
    <w:rsid w:val="000D726C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33B"/>
    <w:rsid w:val="0021595B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93D"/>
    <w:rsid w:val="006B2B6D"/>
    <w:rsid w:val="006B765F"/>
    <w:rsid w:val="006B7C09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10D8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2D3A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2ED2"/>
    <w:rsid w:val="00A0273D"/>
    <w:rsid w:val="00A05500"/>
    <w:rsid w:val="00A06685"/>
    <w:rsid w:val="00A06CFC"/>
    <w:rsid w:val="00A12831"/>
    <w:rsid w:val="00A12CCA"/>
    <w:rsid w:val="00A14413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162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23F63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0D58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05D1"/>
    <w:rsid w:val="00CA147D"/>
    <w:rsid w:val="00CA198F"/>
    <w:rsid w:val="00CA3496"/>
    <w:rsid w:val="00CA7F2D"/>
    <w:rsid w:val="00CB04E0"/>
    <w:rsid w:val="00CB626F"/>
    <w:rsid w:val="00CB7517"/>
    <w:rsid w:val="00CC1BA9"/>
    <w:rsid w:val="00CC3975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06CD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A12CC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72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608</Words>
  <Characters>3468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2014-04-17T07:13:00Z</cp:lastPrinted>
  <dcterms:created xsi:type="dcterms:W3CDTF">2014-04-22T07:38:00Z</dcterms:created>
  <dcterms:modified xsi:type="dcterms:W3CDTF">2014-04-22T07:45:00Z</dcterms:modified>
</cp:coreProperties>
</file>