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26C" w:rsidRPr="00516466" w:rsidRDefault="000D726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0D726C" w:rsidRPr="00516466" w:rsidRDefault="000D726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0D726C" w:rsidRDefault="000D726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D726C" w:rsidRPr="00516466" w:rsidRDefault="000D726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D726C" w:rsidRDefault="000D726C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>До</w:t>
      </w:r>
    </w:p>
    <w:p w:rsidR="000D726C" w:rsidRPr="009F2ED2" w:rsidRDefault="000D726C" w:rsidP="000D4383">
      <w:pPr>
        <w:pStyle w:val="Subtitle"/>
        <w:ind w:right="240"/>
        <w:rPr>
          <w:rFonts w:ascii="Verdana" w:hAnsi="Verdana"/>
          <w:sz w:val="20"/>
          <w:szCs w:val="20"/>
        </w:rPr>
      </w:pPr>
      <w:r w:rsidRPr="009F2ED2">
        <w:rPr>
          <w:rFonts w:ascii="Verdana" w:hAnsi="Verdana"/>
          <w:sz w:val="20"/>
          <w:szCs w:val="20"/>
        </w:rPr>
        <w:t>Монди</w:t>
      </w:r>
      <w:r>
        <w:rPr>
          <w:rFonts w:ascii="Verdana" w:hAnsi="Verdana"/>
          <w:sz w:val="20"/>
          <w:szCs w:val="20"/>
        </w:rPr>
        <w:t xml:space="preserve"> Стамболийски ЕАД</w:t>
      </w:r>
      <w:r w:rsidRPr="009F2ED2">
        <w:rPr>
          <w:rFonts w:ascii="Verdana" w:hAnsi="Verdana"/>
          <w:sz w:val="20"/>
          <w:szCs w:val="20"/>
        </w:rPr>
        <w:t xml:space="preserve"> </w:t>
      </w:r>
    </w:p>
    <w:p w:rsidR="000D726C" w:rsidRPr="000D4383" w:rsidRDefault="000D726C" w:rsidP="000D4383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 xml:space="preserve">гр. Стамболийски, </w:t>
      </w:r>
      <w:r w:rsidRPr="000D4383">
        <w:rPr>
          <w:rFonts w:ascii="Verdana" w:hAnsi="Verdana"/>
          <w:b w:val="0"/>
          <w:sz w:val="20"/>
          <w:szCs w:val="20"/>
        </w:rPr>
        <w:t>ул. „</w:t>
      </w:r>
      <w:r>
        <w:rPr>
          <w:rFonts w:ascii="Verdana" w:hAnsi="Verdana"/>
          <w:b w:val="0"/>
          <w:sz w:val="20"/>
          <w:szCs w:val="20"/>
        </w:rPr>
        <w:t>Заводска</w:t>
      </w:r>
      <w:r w:rsidRPr="000D4383">
        <w:rPr>
          <w:rFonts w:ascii="Verdana" w:hAnsi="Verdana"/>
          <w:b w:val="0"/>
          <w:sz w:val="20"/>
          <w:szCs w:val="20"/>
        </w:rPr>
        <w:t>“ 1</w:t>
      </w:r>
    </w:p>
    <w:p w:rsidR="000D726C" w:rsidRDefault="000D726C" w:rsidP="00385B8E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D726C" w:rsidRDefault="000D726C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Стамболийски</w:t>
      </w:r>
    </w:p>
    <w:p w:rsidR="000D726C" w:rsidRPr="001301F3" w:rsidRDefault="000D726C" w:rsidP="001301F3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БД ИБР гр. Пловдив</w:t>
      </w:r>
    </w:p>
    <w:p w:rsidR="000D726C" w:rsidRPr="001301F3" w:rsidRDefault="000D726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0D726C" w:rsidRDefault="000D726C" w:rsidP="006C0EC4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ОВОС-281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04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4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 xml:space="preserve">за инвестиционно предложение: </w:t>
      </w:r>
    </w:p>
    <w:p w:rsidR="000D726C" w:rsidRDefault="000D726C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ru-RU"/>
        </w:rPr>
        <w:t>«Изграждане на тръбен кладенц за промишлено водоснабдяване»</w:t>
      </w:r>
      <w:r w:rsidRPr="000D4383">
        <w:t xml:space="preserve"> </w:t>
      </w:r>
      <w:r>
        <w:rPr>
          <w:lang w:val="bg-BG"/>
        </w:rPr>
        <w:t xml:space="preserve">в </w:t>
      </w:r>
      <w:r>
        <w:rPr>
          <w:rFonts w:ascii="Verdana" w:hAnsi="Verdana"/>
          <w:lang w:val="ru-RU"/>
        </w:rPr>
        <w:t xml:space="preserve">УПИ </w:t>
      </w:r>
      <w:r>
        <w:rPr>
          <w:rFonts w:ascii="Verdana" w:hAnsi="Verdana"/>
        </w:rPr>
        <w:t>I-519</w:t>
      </w:r>
      <w:r>
        <w:rPr>
          <w:rFonts w:ascii="Verdana" w:hAnsi="Verdana"/>
          <w:lang w:val="ru-RU"/>
        </w:rPr>
        <w:t xml:space="preserve">, гр. </w:t>
      </w:r>
      <w:r>
        <w:rPr>
          <w:rFonts w:ascii="Verdana" w:hAnsi="Verdana"/>
          <w:lang w:val="bg-BG"/>
        </w:rPr>
        <w:t>Стамболийски</w:t>
      </w:r>
      <w:r>
        <w:rPr>
          <w:rFonts w:ascii="Verdana" w:hAnsi="Verdana"/>
          <w:lang w:val="ru-RU"/>
        </w:rPr>
        <w:t>, общ. Стамболийски.</w:t>
      </w:r>
    </w:p>
    <w:p w:rsidR="000D726C" w:rsidRPr="000D4383" w:rsidRDefault="000D726C" w:rsidP="006C0EC4">
      <w:pPr>
        <w:ind w:right="240"/>
        <w:jc w:val="both"/>
        <w:rPr>
          <w:rFonts w:ascii="Verdana" w:hAnsi="Verdana"/>
          <w:lang w:val="bg-BG"/>
        </w:rPr>
      </w:pPr>
      <w:r w:rsidRPr="000D4383">
        <w:rPr>
          <w:rFonts w:ascii="Verdana" w:hAnsi="Verdana"/>
          <w:lang w:val="ru-RU"/>
        </w:rPr>
        <w:t xml:space="preserve"> </w:t>
      </w:r>
    </w:p>
    <w:p w:rsidR="000D726C" w:rsidRDefault="000D726C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0D726C" w:rsidRPr="00516466" w:rsidRDefault="000D726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0D726C" w:rsidRPr="00516466" w:rsidRDefault="000D726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0D726C" w:rsidRPr="00516466" w:rsidRDefault="000D726C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D726C" w:rsidRPr="00516466" w:rsidRDefault="000D726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0D726C" w:rsidRPr="00516466" w:rsidRDefault="000D726C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Стамболийски.</w:t>
      </w:r>
    </w:p>
    <w:p w:rsidR="000D726C" w:rsidRPr="00516466" w:rsidRDefault="000D726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0D726C" w:rsidRPr="00516466" w:rsidRDefault="000D726C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0D726C" w:rsidRPr="00516466" w:rsidRDefault="000D72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0D726C" w:rsidRPr="00516466" w:rsidRDefault="000D72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0D726C" w:rsidRPr="00516466" w:rsidRDefault="000D72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0D726C" w:rsidRPr="00516466" w:rsidRDefault="000D72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0D726C" w:rsidRPr="00516466" w:rsidRDefault="000D726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D726C" w:rsidRPr="00BD3E37" w:rsidRDefault="000D72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0D726C" w:rsidRPr="00516466" w:rsidRDefault="000D726C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0D726C" w:rsidRPr="00516466" w:rsidRDefault="000D72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0D726C" w:rsidRPr="00516466" w:rsidRDefault="000D72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D726C" w:rsidRPr="00516466" w:rsidRDefault="000D726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0D726C" w:rsidRPr="00516466" w:rsidRDefault="000D726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D726C" w:rsidRPr="00516466" w:rsidRDefault="000D726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D726C" w:rsidRDefault="000D726C" w:rsidP="00516466">
      <w:pPr>
        <w:ind w:right="566"/>
        <w:jc w:val="both"/>
        <w:rPr>
          <w:rFonts w:ascii="Verdana" w:hAnsi="Verdana"/>
          <w:lang w:val="ru-RU"/>
        </w:rPr>
      </w:pPr>
    </w:p>
    <w:p w:rsidR="000D726C" w:rsidRDefault="000D726C" w:rsidP="00516466">
      <w:pPr>
        <w:ind w:right="566"/>
        <w:jc w:val="both"/>
        <w:rPr>
          <w:rFonts w:ascii="Verdana" w:hAnsi="Verdana"/>
          <w:lang w:val="ru-RU"/>
        </w:rPr>
      </w:pPr>
    </w:p>
    <w:p w:rsidR="000D726C" w:rsidRDefault="000D726C" w:rsidP="00516466">
      <w:pPr>
        <w:ind w:right="566"/>
        <w:jc w:val="both"/>
        <w:rPr>
          <w:rFonts w:ascii="Verdana" w:hAnsi="Verdana"/>
          <w:lang w:val="ru-RU"/>
        </w:rPr>
      </w:pPr>
    </w:p>
    <w:p w:rsidR="000D726C" w:rsidRPr="00516466" w:rsidRDefault="000D726C" w:rsidP="00516466">
      <w:pPr>
        <w:ind w:right="566"/>
        <w:jc w:val="both"/>
        <w:rPr>
          <w:rFonts w:ascii="Verdana" w:hAnsi="Verdana"/>
          <w:lang w:val="ru-RU"/>
        </w:rPr>
      </w:pPr>
    </w:p>
    <w:p w:rsidR="000D726C" w:rsidRPr="00516466" w:rsidRDefault="000D726C" w:rsidP="006C0EC4">
      <w:pPr>
        <w:ind w:right="240"/>
        <w:jc w:val="both"/>
        <w:rPr>
          <w:rFonts w:ascii="Verdana" w:hAnsi="Verdana"/>
          <w:lang w:val="ru-RU"/>
        </w:rPr>
      </w:pPr>
    </w:p>
    <w:p w:rsidR="000D726C" w:rsidRDefault="000D726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D726C" w:rsidRDefault="000D726C" w:rsidP="001C479F">
      <w:pPr>
        <w:jc w:val="both"/>
        <w:rPr>
          <w:rFonts w:ascii="Verdana" w:hAnsi="Verdana"/>
          <w:b/>
          <w:lang w:val="ru-RU"/>
        </w:rPr>
      </w:pPr>
    </w:p>
    <w:p w:rsidR="000D726C" w:rsidRDefault="000D726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0D726C" w:rsidRDefault="000D726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0D726C" w:rsidRPr="00516466" w:rsidRDefault="000D726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sectPr w:rsidR="000D726C" w:rsidRPr="00516466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26C" w:rsidRDefault="000D726C">
      <w:r>
        <w:separator/>
      </w:r>
    </w:p>
  </w:endnote>
  <w:endnote w:type="continuationSeparator" w:id="0">
    <w:p w:rsidR="000D726C" w:rsidRDefault="000D7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6C" w:rsidRDefault="000D726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0D726C" w:rsidRDefault="000D726C" w:rsidP="0022049F">
                <w:pPr>
                  <w:jc w:val="both"/>
                </w:pPr>
                <w:r w:rsidRPr="00A14413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D726C" w:rsidRPr="009463AE" w:rsidRDefault="000D726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D726C" w:rsidRDefault="000D726C" w:rsidP="0022049F">
    <w:pPr>
      <w:pStyle w:val="Footer"/>
      <w:jc w:val="center"/>
      <w:rPr>
        <w:lang w:val="bg-BG"/>
      </w:rPr>
    </w:pPr>
  </w:p>
  <w:p w:rsidR="000D726C" w:rsidRPr="009463AE" w:rsidRDefault="000D726C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6C" w:rsidRDefault="000D726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0D726C" w:rsidRDefault="000D726C" w:rsidP="0022049F">
                <w:pPr>
                  <w:jc w:val="both"/>
                </w:pPr>
                <w:r w:rsidRPr="00A14413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D726C" w:rsidRPr="009463AE" w:rsidRDefault="000D726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D726C" w:rsidRDefault="000D726C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26C" w:rsidRDefault="000D726C">
      <w:r>
        <w:separator/>
      </w:r>
    </w:p>
  </w:footnote>
  <w:footnote w:type="continuationSeparator" w:id="0">
    <w:p w:rsidR="000D726C" w:rsidRDefault="000D72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6C" w:rsidRPr="005B69F7" w:rsidRDefault="000D726C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0D726C" w:rsidRPr="005B69F7" w:rsidRDefault="000D726C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9mm;mso-wrap-distance-right:3.1748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D726C" w:rsidRPr="003106F6" w:rsidRDefault="000D726C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D726C" w:rsidRPr="00ED1377" w:rsidRDefault="000D726C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26C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010D8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2D3A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2ED2"/>
    <w:rsid w:val="00A0273D"/>
    <w:rsid w:val="00A05500"/>
    <w:rsid w:val="00A06685"/>
    <w:rsid w:val="00A06CFC"/>
    <w:rsid w:val="00A12831"/>
    <w:rsid w:val="00A12CCA"/>
    <w:rsid w:val="00A14413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162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23F63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A12CCA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84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594</Words>
  <Characters>3391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6</cp:revision>
  <cp:lastPrinted>2014-04-17T07:13:00Z</cp:lastPrinted>
  <dcterms:created xsi:type="dcterms:W3CDTF">2014-04-17T07:06:00Z</dcterms:created>
  <dcterms:modified xsi:type="dcterms:W3CDTF">2014-04-17T07:14:00Z</dcterms:modified>
</cp:coreProperties>
</file>