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A5B" w:rsidRPr="00516466" w:rsidRDefault="00E21A5B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E21A5B" w:rsidRPr="00516466" w:rsidRDefault="00E21A5B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E21A5B" w:rsidRDefault="00E21A5B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E21A5B" w:rsidRPr="00516466" w:rsidRDefault="00E21A5B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E21A5B" w:rsidRDefault="00E21A5B" w:rsidP="002A71F5">
      <w:pPr>
        <w:pStyle w:val="Subtitle"/>
        <w:ind w:right="240"/>
        <w:rPr>
          <w:rFonts w:ascii="Verdana" w:hAnsi="Verdana"/>
          <w:sz w:val="20"/>
          <w:szCs w:val="20"/>
        </w:rPr>
      </w:pPr>
      <w:r w:rsidRPr="00516466">
        <w:rPr>
          <w:rFonts w:ascii="Verdana" w:hAnsi="Verdana"/>
          <w:sz w:val="20"/>
          <w:szCs w:val="20"/>
        </w:rPr>
        <w:t>До</w:t>
      </w:r>
    </w:p>
    <w:p w:rsidR="00E21A5B" w:rsidRPr="00AA45E1" w:rsidRDefault="00E21A5B" w:rsidP="00385B8E">
      <w:pPr>
        <w:pStyle w:val="Subtitle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Инктех ЕООД</w:t>
      </w:r>
    </w:p>
    <w:p w:rsidR="00E21A5B" w:rsidRPr="00385B8E" w:rsidRDefault="00E21A5B" w:rsidP="00385B8E">
      <w:pPr>
        <w:pStyle w:val="Subtitle"/>
        <w:ind w:right="240"/>
        <w:rPr>
          <w:rFonts w:ascii="Verdana" w:hAnsi="Verdana"/>
          <w:b w:val="0"/>
          <w:sz w:val="20"/>
          <w:szCs w:val="20"/>
        </w:rPr>
      </w:pPr>
      <w:r>
        <w:rPr>
          <w:rFonts w:ascii="Verdana" w:hAnsi="Verdana"/>
          <w:b w:val="0"/>
          <w:sz w:val="20"/>
          <w:szCs w:val="20"/>
        </w:rPr>
        <w:t>гр.Раковски</w:t>
      </w:r>
      <w:r w:rsidRPr="00385B8E">
        <w:rPr>
          <w:rFonts w:ascii="Verdana" w:hAnsi="Verdana"/>
          <w:b w:val="0"/>
          <w:sz w:val="20"/>
          <w:szCs w:val="20"/>
        </w:rPr>
        <w:t>, ул.</w:t>
      </w:r>
      <w:r>
        <w:rPr>
          <w:rFonts w:ascii="Verdana" w:hAnsi="Verdana"/>
          <w:b w:val="0"/>
          <w:sz w:val="20"/>
          <w:szCs w:val="20"/>
        </w:rPr>
        <w:t xml:space="preserve"> Техеран</w:t>
      </w:r>
      <w:r w:rsidRPr="00385B8E">
        <w:rPr>
          <w:rFonts w:ascii="Verdana" w:hAnsi="Verdana"/>
          <w:b w:val="0"/>
          <w:sz w:val="20"/>
          <w:szCs w:val="20"/>
        </w:rPr>
        <w:t xml:space="preserve"> №</w:t>
      </w:r>
      <w:r>
        <w:rPr>
          <w:rFonts w:ascii="Verdana" w:hAnsi="Verdana"/>
          <w:b w:val="0"/>
          <w:sz w:val="20"/>
          <w:szCs w:val="20"/>
        </w:rPr>
        <w:t xml:space="preserve"> </w:t>
      </w:r>
      <w:r w:rsidRPr="00385B8E">
        <w:rPr>
          <w:rFonts w:ascii="Verdana" w:hAnsi="Verdana"/>
          <w:b w:val="0"/>
          <w:sz w:val="20"/>
          <w:szCs w:val="20"/>
        </w:rPr>
        <w:t>1</w:t>
      </w:r>
      <w:r>
        <w:rPr>
          <w:rFonts w:ascii="Verdana" w:hAnsi="Verdana"/>
          <w:b w:val="0"/>
          <w:sz w:val="20"/>
          <w:szCs w:val="20"/>
        </w:rPr>
        <w:t>7 А</w:t>
      </w:r>
    </w:p>
    <w:p w:rsidR="00E21A5B" w:rsidRDefault="00E21A5B" w:rsidP="00385B8E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E21A5B" w:rsidRDefault="00E21A5B" w:rsidP="001301F3">
      <w:pPr>
        <w:ind w:right="24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Община Раковски</w:t>
      </w:r>
    </w:p>
    <w:p w:rsidR="00E21A5B" w:rsidRPr="001301F3" w:rsidRDefault="00E21A5B" w:rsidP="001301F3">
      <w:pPr>
        <w:ind w:right="240"/>
        <w:jc w:val="both"/>
        <w:rPr>
          <w:rFonts w:ascii="Verdana" w:hAnsi="Verdana"/>
          <w:b/>
          <w:lang w:val="ru-RU"/>
        </w:rPr>
      </w:pPr>
      <w:r w:rsidRPr="001301F3">
        <w:rPr>
          <w:rFonts w:ascii="Verdana" w:hAnsi="Verdana"/>
          <w:b/>
          <w:lang w:val="ru-RU"/>
        </w:rPr>
        <w:t>БД ИБР гр. Пловдив</w:t>
      </w:r>
    </w:p>
    <w:p w:rsidR="00E21A5B" w:rsidRPr="001301F3" w:rsidRDefault="00E21A5B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E21A5B" w:rsidRPr="00864713" w:rsidRDefault="00E21A5B" w:rsidP="006C0EC4">
      <w:pPr>
        <w:ind w:right="240"/>
        <w:jc w:val="both"/>
        <w:rPr>
          <w:rFonts w:ascii="Verdana" w:hAnsi="Verdana"/>
          <w:b/>
          <w:lang w:val="ru-RU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ОВОС-235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21</w:t>
      </w:r>
      <w:r w:rsidRPr="001301F3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3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 xml:space="preserve">за инвестиционно предложение: </w:t>
      </w:r>
      <w:r>
        <w:rPr>
          <w:rFonts w:ascii="Verdana" w:hAnsi="Verdana"/>
          <w:b/>
          <w:lang w:val="ru-RU"/>
        </w:rPr>
        <w:t xml:space="preserve">«Изграждане на автомивка със сондажен кладенец», </w:t>
      </w:r>
      <w:r>
        <w:rPr>
          <w:rFonts w:ascii="Verdana" w:hAnsi="Verdana"/>
          <w:lang w:val="ru-RU"/>
        </w:rPr>
        <w:t>в имот 502.2337, землище гр.Раковски, община Раковски.</w:t>
      </w:r>
    </w:p>
    <w:p w:rsidR="00E21A5B" w:rsidRPr="00385B8E" w:rsidRDefault="00E21A5B" w:rsidP="006C0EC4">
      <w:pPr>
        <w:ind w:right="240"/>
        <w:jc w:val="both"/>
        <w:rPr>
          <w:rFonts w:ascii="Verdana" w:hAnsi="Verdana"/>
          <w:b/>
          <w:lang w:val="bg-BG"/>
        </w:rPr>
      </w:pPr>
    </w:p>
    <w:p w:rsidR="00E21A5B" w:rsidRDefault="00E21A5B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E21A5B" w:rsidRPr="00516466" w:rsidRDefault="00E21A5B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E21A5B" w:rsidRPr="00516466" w:rsidRDefault="00E21A5B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E21A5B" w:rsidRPr="00516466" w:rsidRDefault="00E21A5B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E21A5B" w:rsidRPr="00516466" w:rsidRDefault="00E21A5B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т.10, буква </w:t>
      </w:r>
      <w:r>
        <w:rPr>
          <w:rFonts w:ascii="Verdana" w:hAnsi="Verdana"/>
          <w:lang w:val="bg-BG"/>
        </w:rPr>
        <w:t>„н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E21A5B" w:rsidRPr="00516466" w:rsidRDefault="00E21A5B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  <w:lang w:val="ru-RU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а на</w:t>
      </w:r>
      <w:r>
        <w:rPr>
          <w:rFonts w:ascii="Verdana" w:hAnsi="Verdana"/>
        </w:rPr>
        <w:t xml:space="preserve"> Община Раковски.</w:t>
      </w:r>
    </w:p>
    <w:p w:rsidR="00E21A5B" w:rsidRPr="00516466" w:rsidRDefault="00E21A5B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E21A5B" w:rsidRPr="00516466" w:rsidRDefault="00E21A5B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E21A5B" w:rsidRPr="00516466" w:rsidRDefault="00E21A5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E21A5B" w:rsidRPr="00516466" w:rsidRDefault="00E21A5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E21A5B" w:rsidRPr="00516466" w:rsidRDefault="00E21A5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E21A5B" w:rsidRPr="00516466" w:rsidRDefault="00E21A5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E21A5B" w:rsidRPr="00516466" w:rsidRDefault="00E21A5B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E21A5B" w:rsidRPr="00BD3E37" w:rsidRDefault="00E21A5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0000291 „Гора Шишманци</w:t>
      </w:r>
      <w:r w:rsidRPr="00BD3E37">
        <w:rPr>
          <w:rFonts w:ascii="Verdana" w:hAnsi="Verdana"/>
          <w:b/>
          <w:lang w:val="ru-RU"/>
        </w:rPr>
        <w:t>”.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E21A5B" w:rsidRPr="00516466" w:rsidRDefault="00E21A5B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E21A5B" w:rsidRPr="00516466" w:rsidRDefault="00E21A5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E21A5B" w:rsidRPr="00516466" w:rsidRDefault="00E21A5B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E21A5B" w:rsidRPr="00516466" w:rsidRDefault="00E21A5B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E21A5B" w:rsidRPr="00516466" w:rsidRDefault="00E21A5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21A5B" w:rsidRPr="00516466" w:rsidRDefault="00E21A5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E21A5B" w:rsidRDefault="00E21A5B" w:rsidP="00516466">
      <w:pPr>
        <w:ind w:right="566"/>
        <w:jc w:val="both"/>
        <w:rPr>
          <w:rFonts w:ascii="Verdana" w:hAnsi="Verdana"/>
          <w:lang w:val="ru-RU"/>
        </w:rPr>
      </w:pPr>
    </w:p>
    <w:p w:rsidR="00E21A5B" w:rsidRDefault="00E21A5B" w:rsidP="00516466">
      <w:pPr>
        <w:ind w:right="566"/>
        <w:jc w:val="both"/>
        <w:rPr>
          <w:rFonts w:ascii="Verdana" w:hAnsi="Verdana"/>
          <w:lang w:val="ru-RU"/>
        </w:rPr>
      </w:pPr>
    </w:p>
    <w:p w:rsidR="00E21A5B" w:rsidRDefault="00E21A5B" w:rsidP="00516466">
      <w:pPr>
        <w:ind w:right="566"/>
        <w:jc w:val="both"/>
        <w:rPr>
          <w:rFonts w:ascii="Verdana" w:hAnsi="Verdana"/>
          <w:lang w:val="ru-RU"/>
        </w:rPr>
      </w:pPr>
    </w:p>
    <w:p w:rsidR="00E21A5B" w:rsidRPr="00516466" w:rsidRDefault="00E21A5B" w:rsidP="00516466">
      <w:pPr>
        <w:ind w:right="566"/>
        <w:jc w:val="both"/>
        <w:rPr>
          <w:rFonts w:ascii="Verdana" w:hAnsi="Verdana"/>
          <w:lang w:val="ru-RU"/>
        </w:rPr>
      </w:pPr>
    </w:p>
    <w:p w:rsidR="00E21A5B" w:rsidRPr="00516466" w:rsidRDefault="00E21A5B" w:rsidP="006C0EC4">
      <w:pPr>
        <w:ind w:right="240"/>
        <w:jc w:val="both"/>
        <w:rPr>
          <w:rFonts w:ascii="Verdana" w:hAnsi="Verdana"/>
          <w:lang w:val="ru-RU"/>
        </w:rPr>
      </w:pPr>
    </w:p>
    <w:p w:rsidR="00E21A5B" w:rsidRDefault="00E21A5B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E21A5B" w:rsidRDefault="00E21A5B" w:rsidP="001C479F">
      <w:pPr>
        <w:jc w:val="both"/>
        <w:rPr>
          <w:rFonts w:ascii="Verdana" w:hAnsi="Verdana"/>
          <w:b/>
          <w:lang w:val="ru-RU"/>
        </w:rPr>
      </w:pPr>
    </w:p>
    <w:p w:rsidR="00E21A5B" w:rsidRDefault="00E21A5B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E21A5B" w:rsidRDefault="00E21A5B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E21A5B" w:rsidRPr="00516466" w:rsidRDefault="00E21A5B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bg-BG"/>
        </w:rPr>
        <w:t xml:space="preserve">       </w:t>
      </w:r>
    </w:p>
    <w:sectPr w:rsidR="00E21A5B" w:rsidRPr="00516466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A5B" w:rsidRDefault="00E21A5B">
      <w:r>
        <w:separator/>
      </w:r>
    </w:p>
  </w:endnote>
  <w:endnote w:type="continuationSeparator" w:id="0">
    <w:p w:rsidR="00E21A5B" w:rsidRDefault="00E21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A5B" w:rsidRDefault="00E21A5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E21A5B" w:rsidRDefault="00E21A5B" w:rsidP="0022049F">
                <w:pPr>
                  <w:jc w:val="both"/>
                </w:pPr>
                <w:r w:rsidRPr="00B07CC4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E21A5B" w:rsidRPr="009463AE" w:rsidRDefault="00E21A5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E21A5B" w:rsidRDefault="00E21A5B" w:rsidP="0022049F">
    <w:pPr>
      <w:pStyle w:val="Footer"/>
      <w:jc w:val="center"/>
      <w:rPr>
        <w:lang w:val="bg-BG"/>
      </w:rPr>
    </w:pPr>
  </w:p>
  <w:p w:rsidR="00E21A5B" w:rsidRPr="009463AE" w:rsidRDefault="00E21A5B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A5B" w:rsidRDefault="00E21A5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E21A5B" w:rsidRDefault="00E21A5B" w:rsidP="0022049F">
                <w:pPr>
                  <w:jc w:val="both"/>
                </w:pPr>
                <w:r w:rsidRPr="00B07CC4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E21A5B" w:rsidRPr="009463AE" w:rsidRDefault="00E21A5B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E21A5B" w:rsidRDefault="00E21A5B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A5B" w:rsidRDefault="00E21A5B">
      <w:r>
        <w:separator/>
      </w:r>
    </w:p>
  </w:footnote>
  <w:footnote w:type="continuationSeparator" w:id="0">
    <w:p w:rsidR="00E21A5B" w:rsidRDefault="00E21A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1A5B" w:rsidRPr="005B69F7" w:rsidRDefault="00E21A5B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E21A5B" w:rsidRPr="005B69F7" w:rsidRDefault="00E21A5B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9mm;mso-wrap-distance-right:3.17489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E21A5B" w:rsidRPr="003106F6" w:rsidRDefault="00E21A5B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E21A5B" w:rsidRPr="00ED1377" w:rsidRDefault="00E21A5B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F4E"/>
    <w:rsid w:val="000039A4"/>
    <w:rsid w:val="00007201"/>
    <w:rsid w:val="00007B61"/>
    <w:rsid w:val="000100FD"/>
    <w:rsid w:val="00015F60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61325"/>
    <w:rsid w:val="00061D07"/>
    <w:rsid w:val="00064297"/>
    <w:rsid w:val="00066F4E"/>
    <w:rsid w:val="00070191"/>
    <w:rsid w:val="00072B70"/>
    <w:rsid w:val="00075A14"/>
    <w:rsid w:val="000775A9"/>
    <w:rsid w:val="00080A89"/>
    <w:rsid w:val="00084119"/>
    <w:rsid w:val="0008435F"/>
    <w:rsid w:val="000904AF"/>
    <w:rsid w:val="00090DB3"/>
    <w:rsid w:val="000931B0"/>
    <w:rsid w:val="000A4ED5"/>
    <w:rsid w:val="000B24C3"/>
    <w:rsid w:val="000C5FF0"/>
    <w:rsid w:val="000C6791"/>
    <w:rsid w:val="000D6108"/>
    <w:rsid w:val="000D7920"/>
    <w:rsid w:val="000E5271"/>
    <w:rsid w:val="000E60D9"/>
    <w:rsid w:val="000F09E5"/>
    <w:rsid w:val="000F6A48"/>
    <w:rsid w:val="000F7669"/>
    <w:rsid w:val="001037B6"/>
    <w:rsid w:val="0010509C"/>
    <w:rsid w:val="00107766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052E9"/>
    <w:rsid w:val="0021595B"/>
    <w:rsid w:val="0021664C"/>
    <w:rsid w:val="00216C70"/>
    <w:rsid w:val="002173EC"/>
    <w:rsid w:val="0022049F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EAC"/>
    <w:rsid w:val="00272891"/>
    <w:rsid w:val="0027570A"/>
    <w:rsid w:val="00280972"/>
    <w:rsid w:val="00281C00"/>
    <w:rsid w:val="00291153"/>
    <w:rsid w:val="002947C4"/>
    <w:rsid w:val="002A01D5"/>
    <w:rsid w:val="002A065C"/>
    <w:rsid w:val="002A1E59"/>
    <w:rsid w:val="002A40D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1AF3"/>
    <w:rsid w:val="00383E59"/>
    <w:rsid w:val="00385B8E"/>
    <w:rsid w:val="003A1885"/>
    <w:rsid w:val="003A61A5"/>
    <w:rsid w:val="003A7704"/>
    <w:rsid w:val="003B060C"/>
    <w:rsid w:val="003B13CA"/>
    <w:rsid w:val="003B3F19"/>
    <w:rsid w:val="003B5622"/>
    <w:rsid w:val="003B6826"/>
    <w:rsid w:val="003C0BA1"/>
    <w:rsid w:val="003C1DBC"/>
    <w:rsid w:val="003C6BC8"/>
    <w:rsid w:val="003D6E19"/>
    <w:rsid w:val="003D7F63"/>
    <w:rsid w:val="003E415D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41CA"/>
    <w:rsid w:val="004152E1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C70"/>
    <w:rsid w:val="004F3F45"/>
    <w:rsid w:val="004F55FE"/>
    <w:rsid w:val="00503E3B"/>
    <w:rsid w:val="005069E4"/>
    <w:rsid w:val="00512528"/>
    <w:rsid w:val="00513BA5"/>
    <w:rsid w:val="00516466"/>
    <w:rsid w:val="00523EC7"/>
    <w:rsid w:val="00527C1A"/>
    <w:rsid w:val="00531E84"/>
    <w:rsid w:val="00543628"/>
    <w:rsid w:val="005452D7"/>
    <w:rsid w:val="00547E76"/>
    <w:rsid w:val="00553C56"/>
    <w:rsid w:val="00553F40"/>
    <w:rsid w:val="00555E33"/>
    <w:rsid w:val="00563007"/>
    <w:rsid w:val="00565F47"/>
    <w:rsid w:val="00570D9D"/>
    <w:rsid w:val="00572451"/>
    <w:rsid w:val="00575F17"/>
    <w:rsid w:val="00577837"/>
    <w:rsid w:val="00591DB7"/>
    <w:rsid w:val="0059271F"/>
    <w:rsid w:val="005A3C05"/>
    <w:rsid w:val="005A429E"/>
    <w:rsid w:val="005B0975"/>
    <w:rsid w:val="005B2D66"/>
    <w:rsid w:val="005B69F7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775B"/>
    <w:rsid w:val="005F1F5A"/>
    <w:rsid w:val="005F57CB"/>
    <w:rsid w:val="005F7635"/>
    <w:rsid w:val="00600773"/>
    <w:rsid w:val="006111D9"/>
    <w:rsid w:val="00617E82"/>
    <w:rsid w:val="00632DFF"/>
    <w:rsid w:val="00641E01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68BC"/>
    <w:rsid w:val="006E7EF5"/>
    <w:rsid w:val="006F27D9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414C0"/>
    <w:rsid w:val="00743743"/>
    <w:rsid w:val="00747E3A"/>
    <w:rsid w:val="007513EC"/>
    <w:rsid w:val="007521B3"/>
    <w:rsid w:val="00756A30"/>
    <w:rsid w:val="007579A4"/>
    <w:rsid w:val="00760221"/>
    <w:rsid w:val="007612C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F26EC"/>
    <w:rsid w:val="007F2931"/>
    <w:rsid w:val="007F4657"/>
    <w:rsid w:val="00806A54"/>
    <w:rsid w:val="00814156"/>
    <w:rsid w:val="00814558"/>
    <w:rsid w:val="00815FC9"/>
    <w:rsid w:val="00817645"/>
    <w:rsid w:val="0082183E"/>
    <w:rsid w:val="00824886"/>
    <w:rsid w:val="00830149"/>
    <w:rsid w:val="00840A15"/>
    <w:rsid w:val="00841E6D"/>
    <w:rsid w:val="00843527"/>
    <w:rsid w:val="00843D6F"/>
    <w:rsid w:val="00847E91"/>
    <w:rsid w:val="00856D1D"/>
    <w:rsid w:val="0085724E"/>
    <w:rsid w:val="0086143B"/>
    <w:rsid w:val="00864713"/>
    <w:rsid w:val="008749FD"/>
    <w:rsid w:val="008756CB"/>
    <w:rsid w:val="00880344"/>
    <w:rsid w:val="008812A9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36DFA"/>
    <w:rsid w:val="00941A7F"/>
    <w:rsid w:val="00942296"/>
    <w:rsid w:val="009463AE"/>
    <w:rsid w:val="00946A47"/>
    <w:rsid w:val="009565A3"/>
    <w:rsid w:val="00956C66"/>
    <w:rsid w:val="0095726D"/>
    <w:rsid w:val="00964467"/>
    <w:rsid w:val="009659B1"/>
    <w:rsid w:val="00973665"/>
    <w:rsid w:val="009750D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6685"/>
    <w:rsid w:val="00A06CFC"/>
    <w:rsid w:val="00A12831"/>
    <w:rsid w:val="00A31458"/>
    <w:rsid w:val="00A328B3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63AD"/>
    <w:rsid w:val="00A80AC2"/>
    <w:rsid w:val="00A81658"/>
    <w:rsid w:val="00A82D09"/>
    <w:rsid w:val="00A83A5B"/>
    <w:rsid w:val="00A87915"/>
    <w:rsid w:val="00A9722C"/>
    <w:rsid w:val="00AA201B"/>
    <w:rsid w:val="00AA4574"/>
    <w:rsid w:val="00AA45E1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77DD"/>
    <w:rsid w:val="00B07A63"/>
    <w:rsid w:val="00B07CC4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CE0"/>
    <w:rsid w:val="00B82E54"/>
    <w:rsid w:val="00B83F9D"/>
    <w:rsid w:val="00B84EA1"/>
    <w:rsid w:val="00B85CA0"/>
    <w:rsid w:val="00B9472C"/>
    <w:rsid w:val="00B9580C"/>
    <w:rsid w:val="00BA2B37"/>
    <w:rsid w:val="00BA391A"/>
    <w:rsid w:val="00BA4EA7"/>
    <w:rsid w:val="00BA530F"/>
    <w:rsid w:val="00BA5655"/>
    <w:rsid w:val="00BB1B56"/>
    <w:rsid w:val="00BC2769"/>
    <w:rsid w:val="00BC6140"/>
    <w:rsid w:val="00BD3201"/>
    <w:rsid w:val="00BD3E37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3022B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413E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116D"/>
    <w:rsid w:val="00E152B3"/>
    <w:rsid w:val="00E166E3"/>
    <w:rsid w:val="00E21862"/>
    <w:rsid w:val="00E21A5B"/>
    <w:rsid w:val="00E266A0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35D8"/>
    <w:rsid w:val="00E84219"/>
    <w:rsid w:val="00E95C8D"/>
    <w:rsid w:val="00E97186"/>
    <w:rsid w:val="00E97C7E"/>
    <w:rsid w:val="00EA00EA"/>
    <w:rsid w:val="00EA32F7"/>
    <w:rsid w:val="00EB4165"/>
    <w:rsid w:val="00EB4756"/>
    <w:rsid w:val="00ED1377"/>
    <w:rsid w:val="00ED7603"/>
    <w:rsid w:val="00ED7AC0"/>
    <w:rsid w:val="00EE02E5"/>
    <w:rsid w:val="00EE26A5"/>
    <w:rsid w:val="00EF03B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90FA1"/>
    <w:rsid w:val="00F94B8F"/>
    <w:rsid w:val="00FA080C"/>
    <w:rsid w:val="00FA67C2"/>
    <w:rsid w:val="00FB1A28"/>
    <w:rsid w:val="00FB4C34"/>
    <w:rsid w:val="00FC3ABA"/>
    <w:rsid w:val="00FC3E8D"/>
    <w:rsid w:val="00FC767E"/>
    <w:rsid w:val="00FD0EC8"/>
    <w:rsid w:val="00FD1756"/>
    <w:rsid w:val="00FD403A"/>
    <w:rsid w:val="00FD48E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90FA1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248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589</Words>
  <Characters>3360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6</cp:revision>
  <cp:lastPrinted>2014-04-02T07:40:00Z</cp:lastPrinted>
  <dcterms:created xsi:type="dcterms:W3CDTF">2014-04-02T07:32:00Z</dcterms:created>
  <dcterms:modified xsi:type="dcterms:W3CDTF">2014-04-02T07:42:00Z</dcterms:modified>
</cp:coreProperties>
</file>