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016" w:rsidRPr="00516466" w:rsidRDefault="00547016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47016" w:rsidRPr="00516466" w:rsidRDefault="00547016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547016" w:rsidRDefault="00547016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547016" w:rsidRPr="00516466" w:rsidRDefault="00547016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547016" w:rsidRDefault="00547016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>До</w:t>
      </w:r>
    </w:p>
    <w:p w:rsidR="00547016" w:rsidRDefault="00547016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Николай Иванов Павлов</w:t>
      </w:r>
      <w:r w:rsidRPr="00385B8E">
        <w:rPr>
          <w:rFonts w:ascii="Verdana" w:hAnsi="Verdana"/>
          <w:sz w:val="20"/>
          <w:szCs w:val="20"/>
        </w:rPr>
        <w:t>,</w:t>
      </w:r>
    </w:p>
    <w:p w:rsidR="00547016" w:rsidRPr="00AA45E1" w:rsidRDefault="00547016" w:rsidP="00385B8E">
      <w:pPr>
        <w:pStyle w:val="Subtitle"/>
        <w:ind w:right="240"/>
        <w:rPr>
          <w:rFonts w:ascii="Verdana" w:hAnsi="Verdana"/>
          <w:sz w:val="20"/>
          <w:szCs w:val="20"/>
        </w:rPr>
      </w:pPr>
      <w:r w:rsidRPr="00AA45E1">
        <w:rPr>
          <w:rFonts w:ascii="Verdana" w:hAnsi="Verdana"/>
          <w:sz w:val="20"/>
          <w:szCs w:val="20"/>
        </w:rPr>
        <w:t>Пеню Тодоров Михайлов</w:t>
      </w:r>
    </w:p>
    <w:p w:rsidR="00547016" w:rsidRPr="00385B8E" w:rsidRDefault="00547016" w:rsidP="00385B8E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гр.Пловдив</w:t>
      </w:r>
      <w:r w:rsidRPr="00385B8E">
        <w:rPr>
          <w:rFonts w:ascii="Verdana" w:hAnsi="Verdana"/>
          <w:b w:val="0"/>
          <w:sz w:val="20"/>
          <w:szCs w:val="20"/>
        </w:rPr>
        <w:t>, ул.</w:t>
      </w:r>
      <w:r>
        <w:rPr>
          <w:rFonts w:ascii="Verdana" w:hAnsi="Verdana"/>
          <w:b w:val="0"/>
          <w:sz w:val="20"/>
          <w:szCs w:val="20"/>
        </w:rPr>
        <w:t xml:space="preserve"> Ген. Колев</w:t>
      </w:r>
      <w:r w:rsidRPr="00385B8E">
        <w:rPr>
          <w:rFonts w:ascii="Verdana" w:hAnsi="Verdana"/>
          <w:b w:val="0"/>
          <w:sz w:val="20"/>
          <w:szCs w:val="20"/>
        </w:rPr>
        <w:t xml:space="preserve"> №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385B8E">
        <w:rPr>
          <w:rFonts w:ascii="Verdana" w:hAnsi="Verdana"/>
          <w:b w:val="0"/>
          <w:sz w:val="20"/>
          <w:szCs w:val="20"/>
        </w:rPr>
        <w:t>1</w:t>
      </w:r>
      <w:r>
        <w:rPr>
          <w:rFonts w:ascii="Verdana" w:hAnsi="Verdana"/>
          <w:b w:val="0"/>
          <w:sz w:val="20"/>
          <w:szCs w:val="20"/>
        </w:rPr>
        <w:t>0, ет.1, ап.1</w:t>
      </w:r>
    </w:p>
    <w:p w:rsidR="00547016" w:rsidRDefault="00547016" w:rsidP="00385B8E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547016" w:rsidRDefault="00547016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Съединение</w:t>
      </w:r>
    </w:p>
    <w:p w:rsidR="00547016" w:rsidRDefault="00547016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Малък Чардак</w:t>
      </w:r>
    </w:p>
    <w:p w:rsidR="00547016" w:rsidRPr="001301F3" w:rsidRDefault="00547016" w:rsidP="001301F3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БД ИБР гр. Пловдив</w:t>
      </w:r>
    </w:p>
    <w:p w:rsidR="00547016" w:rsidRPr="001301F3" w:rsidRDefault="00547016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547016" w:rsidRPr="00864713" w:rsidRDefault="00547016" w:rsidP="006C0EC4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ОВОС-227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19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3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инвестиционно предложение: </w:t>
      </w:r>
      <w:r>
        <w:rPr>
          <w:rFonts w:ascii="Verdana" w:hAnsi="Verdana"/>
          <w:b/>
          <w:lang w:val="ru-RU"/>
        </w:rPr>
        <w:t xml:space="preserve">«Изграждане на сондажен кладенец за напояване (капково и дъждуване) на овощна градина, навес и ограда», </w:t>
      </w:r>
      <w:r>
        <w:rPr>
          <w:rFonts w:ascii="Verdana" w:hAnsi="Verdana"/>
          <w:lang w:val="ru-RU"/>
        </w:rPr>
        <w:t>в имот 024061, землище с. Малък Чардак, община Съединение.</w:t>
      </w:r>
    </w:p>
    <w:p w:rsidR="00547016" w:rsidRPr="00385B8E" w:rsidRDefault="00547016" w:rsidP="006C0EC4">
      <w:pPr>
        <w:ind w:right="240"/>
        <w:jc w:val="both"/>
        <w:rPr>
          <w:rFonts w:ascii="Verdana" w:hAnsi="Verdana"/>
          <w:b/>
          <w:lang w:val="bg-BG"/>
        </w:rPr>
      </w:pPr>
    </w:p>
    <w:p w:rsidR="00547016" w:rsidRDefault="00547016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547016" w:rsidRPr="00516466" w:rsidRDefault="0054701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47016" w:rsidRPr="00516466" w:rsidRDefault="00547016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47016" w:rsidRPr="00516466" w:rsidRDefault="00547016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47016" w:rsidRPr="00516466" w:rsidRDefault="00547016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47016" w:rsidRPr="00516466" w:rsidRDefault="00547016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Съединение и Кметство с. Малък Чардак.</w:t>
      </w:r>
    </w:p>
    <w:p w:rsidR="00547016" w:rsidRPr="00516466" w:rsidRDefault="00547016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47016" w:rsidRPr="00516466" w:rsidRDefault="00547016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547016" w:rsidRPr="00516466" w:rsidRDefault="0054701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547016" w:rsidRPr="00516466" w:rsidRDefault="0054701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47016" w:rsidRPr="00516466" w:rsidRDefault="0054701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47016" w:rsidRPr="00516466" w:rsidRDefault="0054701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47016" w:rsidRPr="00516466" w:rsidRDefault="00547016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47016" w:rsidRPr="00BD3E37" w:rsidRDefault="0054701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547016" w:rsidRPr="00516466" w:rsidRDefault="00547016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547016" w:rsidRPr="00516466" w:rsidRDefault="0054701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547016" w:rsidRPr="00516466" w:rsidRDefault="0054701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7016" w:rsidRPr="00516466" w:rsidRDefault="00547016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547016" w:rsidRPr="00516466" w:rsidRDefault="0054701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7016" w:rsidRPr="00516466" w:rsidRDefault="0054701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7016" w:rsidRDefault="00547016" w:rsidP="00516466">
      <w:pPr>
        <w:ind w:right="566"/>
        <w:jc w:val="both"/>
        <w:rPr>
          <w:rFonts w:ascii="Verdana" w:hAnsi="Verdana"/>
          <w:lang w:val="ru-RU"/>
        </w:rPr>
      </w:pPr>
    </w:p>
    <w:p w:rsidR="00547016" w:rsidRDefault="00547016" w:rsidP="00516466">
      <w:pPr>
        <w:ind w:right="566"/>
        <w:jc w:val="both"/>
        <w:rPr>
          <w:rFonts w:ascii="Verdana" w:hAnsi="Verdana"/>
          <w:lang w:val="ru-RU"/>
        </w:rPr>
      </w:pPr>
    </w:p>
    <w:p w:rsidR="00547016" w:rsidRDefault="00547016" w:rsidP="00516466">
      <w:pPr>
        <w:ind w:right="566"/>
        <w:jc w:val="both"/>
        <w:rPr>
          <w:rFonts w:ascii="Verdana" w:hAnsi="Verdana"/>
          <w:lang w:val="ru-RU"/>
        </w:rPr>
      </w:pPr>
    </w:p>
    <w:p w:rsidR="00547016" w:rsidRPr="00516466" w:rsidRDefault="00547016" w:rsidP="00516466">
      <w:pPr>
        <w:ind w:right="566"/>
        <w:jc w:val="both"/>
        <w:rPr>
          <w:rFonts w:ascii="Verdana" w:hAnsi="Verdana"/>
          <w:lang w:val="ru-RU"/>
        </w:rPr>
      </w:pPr>
    </w:p>
    <w:p w:rsidR="00547016" w:rsidRPr="00516466" w:rsidRDefault="00547016" w:rsidP="006C0EC4">
      <w:pPr>
        <w:ind w:right="240"/>
        <w:jc w:val="both"/>
        <w:rPr>
          <w:rFonts w:ascii="Verdana" w:hAnsi="Verdana"/>
          <w:lang w:val="ru-RU"/>
        </w:rPr>
      </w:pPr>
    </w:p>
    <w:p w:rsidR="00547016" w:rsidRDefault="0054701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47016" w:rsidRDefault="00547016" w:rsidP="001C479F">
      <w:pPr>
        <w:jc w:val="both"/>
        <w:rPr>
          <w:rFonts w:ascii="Verdana" w:hAnsi="Verdana"/>
          <w:b/>
          <w:lang w:val="ru-RU"/>
        </w:rPr>
      </w:pPr>
    </w:p>
    <w:p w:rsidR="00547016" w:rsidRDefault="0054701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547016" w:rsidRDefault="00547016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547016" w:rsidRPr="00516466" w:rsidRDefault="0054701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547016" w:rsidRDefault="00547016" w:rsidP="001F7FD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</w:t>
      </w:r>
    </w:p>
    <w:p w:rsidR="00547016" w:rsidRDefault="00547016" w:rsidP="001F7FD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547016" w:rsidRDefault="00547016" w:rsidP="001F7FD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547016" w:rsidRDefault="00547016" w:rsidP="001F7FD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547016" w:rsidRDefault="00547016" w:rsidP="001F7FD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547016" w:rsidRDefault="00547016" w:rsidP="001F7FD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547016" w:rsidRDefault="00547016" w:rsidP="001F7FD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547016" w:rsidRPr="00D31B84" w:rsidRDefault="00547016" w:rsidP="0073101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 xml:space="preserve">      </w:t>
      </w:r>
      <w:bookmarkStart w:id="0" w:name="_GoBack"/>
      <w:bookmarkEnd w:id="0"/>
    </w:p>
    <w:p w:rsidR="00547016" w:rsidRPr="00C46B3F" w:rsidRDefault="00547016" w:rsidP="0013319B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E1D82">
        <w:rPr>
          <w:rFonts w:ascii="Verdana" w:hAnsi="Verdana"/>
          <w:bCs/>
          <w:lang w:val="ru-RU"/>
        </w:rPr>
        <w:t xml:space="preserve">         </w:t>
      </w:r>
    </w:p>
    <w:p w:rsidR="00547016" w:rsidRPr="00D31B84" w:rsidRDefault="00547016" w:rsidP="00B82CE0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C46B3F">
        <w:rPr>
          <w:rFonts w:ascii="Verdana" w:hAnsi="Verdana"/>
          <w:bCs/>
          <w:lang w:val="ru-RU"/>
        </w:rPr>
        <w:t xml:space="preserve">         </w:t>
      </w:r>
    </w:p>
    <w:sectPr w:rsidR="00547016" w:rsidRPr="00D31B84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016" w:rsidRDefault="00547016">
      <w:r>
        <w:separator/>
      </w:r>
    </w:p>
  </w:endnote>
  <w:endnote w:type="continuationSeparator" w:id="0">
    <w:p w:rsidR="00547016" w:rsidRDefault="00547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016" w:rsidRDefault="0054701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547016" w:rsidRDefault="00547016" w:rsidP="0022049F">
                <w:pPr>
                  <w:jc w:val="both"/>
                </w:pPr>
                <w:r w:rsidRPr="00B07CC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47016" w:rsidRPr="009463AE" w:rsidRDefault="0054701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47016" w:rsidRDefault="00547016" w:rsidP="0022049F">
    <w:pPr>
      <w:pStyle w:val="Footer"/>
      <w:jc w:val="center"/>
      <w:rPr>
        <w:lang w:val="bg-BG"/>
      </w:rPr>
    </w:pPr>
  </w:p>
  <w:p w:rsidR="00547016" w:rsidRPr="009463AE" w:rsidRDefault="00547016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016" w:rsidRDefault="0054701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547016" w:rsidRDefault="00547016" w:rsidP="0022049F">
                <w:pPr>
                  <w:jc w:val="both"/>
                </w:pPr>
                <w:r w:rsidRPr="00B07CC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47016" w:rsidRPr="009463AE" w:rsidRDefault="0054701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47016" w:rsidRDefault="00547016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016" w:rsidRDefault="00547016">
      <w:r>
        <w:separator/>
      </w:r>
    </w:p>
  </w:footnote>
  <w:footnote w:type="continuationSeparator" w:id="0">
    <w:p w:rsidR="00547016" w:rsidRDefault="005470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016" w:rsidRPr="005B69F7" w:rsidRDefault="00547016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547016" w:rsidRPr="005B69F7" w:rsidRDefault="00547016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47016" w:rsidRPr="003106F6" w:rsidRDefault="00547016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47016" w:rsidRPr="00ED1377" w:rsidRDefault="00547016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016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4713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52B3"/>
    <w:rsid w:val="00E166E3"/>
    <w:rsid w:val="00E21862"/>
    <w:rsid w:val="00E266A0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94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621</Words>
  <Characters>3544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5</cp:revision>
  <cp:lastPrinted>2014-03-28T08:49:00Z</cp:lastPrinted>
  <dcterms:created xsi:type="dcterms:W3CDTF">2014-04-02T06:45:00Z</dcterms:created>
  <dcterms:modified xsi:type="dcterms:W3CDTF">2014-04-02T07:17:00Z</dcterms:modified>
</cp:coreProperties>
</file>