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831" w:rsidRPr="00516466" w:rsidRDefault="00A12831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A12831" w:rsidRPr="00516466" w:rsidRDefault="00A1283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A12831" w:rsidRDefault="00A1283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A12831" w:rsidRPr="00516466" w:rsidRDefault="00A1283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A12831" w:rsidRDefault="00A12831" w:rsidP="002A71F5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</w:t>
      </w:r>
    </w:p>
    <w:p w:rsidR="00A12831" w:rsidRPr="00C25A83" w:rsidRDefault="00A12831" w:rsidP="001301F3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АГРО УАН ЕООД</w:t>
      </w:r>
    </w:p>
    <w:p w:rsidR="00A12831" w:rsidRPr="001301F3" w:rsidRDefault="00A12831" w:rsidP="001301F3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гр. Карлово</w:t>
      </w:r>
      <w:r w:rsidRPr="001301F3">
        <w:rPr>
          <w:rFonts w:ascii="Verdana" w:hAnsi="Verdana"/>
          <w:lang w:val="bg-BG"/>
        </w:rPr>
        <w:t>, ул. „К</w:t>
      </w:r>
      <w:r>
        <w:rPr>
          <w:rFonts w:ascii="Verdana" w:hAnsi="Verdana"/>
          <w:lang w:val="bg-BG"/>
        </w:rPr>
        <w:t>риволак</w:t>
      </w:r>
      <w:r w:rsidRPr="001301F3">
        <w:rPr>
          <w:rFonts w:ascii="Verdana" w:hAnsi="Verdana"/>
          <w:lang w:val="bg-BG"/>
        </w:rPr>
        <w:t>” №</w:t>
      </w:r>
      <w:r>
        <w:rPr>
          <w:rFonts w:ascii="Verdana" w:hAnsi="Verdana"/>
          <w:lang w:val="bg-BG"/>
        </w:rPr>
        <w:t>1</w:t>
      </w:r>
    </w:p>
    <w:p w:rsidR="00A12831" w:rsidRPr="001301F3" w:rsidRDefault="00A12831" w:rsidP="001301F3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Карлово</w:t>
      </w:r>
    </w:p>
    <w:p w:rsidR="00A12831" w:rsidRPr="001301F3" w:rsidRDefault="00A12831" w:rsidP="001301F3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Московец</w:t>
      </w:r>
    </w:p>
    <w:p w:rsidR="00A12831" w:rsidRPr="001301F3" w:rsidRDefault="00A12831" w:rsidP="001301F3">
      <w:pPr>
        <w:ind w:right="240"/>
        <w:jc w:val="both"/>
        <w:rPr>
          <w:rFonts w:ascii="Verdana" w:hAnsi="Verdana"/>
          <w:b/>
          <w:lang w:val="ru-RU"/>
        </w:rPr>
      </w:pPr>
      <w:r w:rsidRPr="001301F3">
        <w:rPr>
          <w:rFonts w:ascii="Verdana" w:hAnsi="Verdana"/>
          <w:b/>
          <w:lang w:val="ru-RU"/>
        </w:rPr>
        <w:t>БД ИБР гр. Пловдив</w:t>
      </w:r>
    </w:p>
    <w:p w:rsidR="00A12831" w:rsidRPr="001301F3" w:rsidRDefault="00A1283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A12831" w:rsidRPr="001301F3" w:rsidRDefault="00A1283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A12831" w:rsidRPr="001301F3" w:rsidRDefault="00A12831" w:rsidP="001301F3">
      <w:pPr>
        <w:ind w:right="240"/>
        <w:jc w:val="both"/>
        <w:rPr>
          <w:rFonts w:ascii="Verdana" w:hAnsi="Verdana"/>
          <w:lang w:val="bg-BG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ОВОС-160</w:t>
      </w:r>
      <w:r w:rsidRPr="001301F3">
        <w:rPr>
          <w:rFonts w:ascii="Verdana" w:hAnsi="Verdana"/>
          <w:bCs/>
          <w:lang w:val="bg-BG"/>
        </w:rPr>
        <w:t>/2</w:t>
      </w:r>
      <w:r>
        <w:rPr>
          <w:rFonts w:ascii="Verdana" w:hAnsi="Verdana"/>
          <w:bCs/>
          <w:lang w:val="bg-BG"/>
        </w:rPr>
        <w:t>4</w:t>
      </w:r>
      <w:r w:rsidRPr="001301F3">
        <w:rPr>
          <w:rFonts w:ascii="Verdana" w:hAnsi="Verdana"/>
          <w:bCs/>
          <w:lang w:val="bg-BG"/>
        </w:rPr>
        <w:t xml:space="preserve">.02.2014г. </w:t>
      </w:r>
      <w:r w:rsidRPr="001301F3">
        <w:rPr>
          <w:rFonts w:ascii="Verdana" w:hAnsi="Verdana"/>
          <w:lang w:val="ru-RU"/>
        </w:rPr>
        <w:t xml:space="preserve">за инвестиционно предложение: </w:t>
      </w:r>
      <w:r>
        <w:rPr>
          <w:rFonts w:ascii="Verdana" w:hAnsi="Verdana"/>
          <w:b/>
          <w:lang w:val="ru-RU"/>
        </w:rPr>
        <w:t xml:space="preserve">«Производствено- скалдова база – производство (чрез капково напояване), преработка и съхранение на селскостопанска продукция» </w:t>
      </w:r>
      <w:r w:rsidRPr="001301F3">
        <w:rPr>
          <w:rFonts w:ascii="Verdana" w:hAnsi="Verdana"/>
          <w:lang w:val="ru-RU"/>
        </w:rPr>
        <w:t xml:space="preserve">в имот № </w:t>
      </w:r>
      <w:r>
        <w:rPr>
          <w:rFonts w:ascii="Verdana" w:hAnsi="Verdana"/>
          <w:lang w:val="ru-RU"/>
        </w:rPr>
        <w:t>034031</w:t>
      </w:r>
      <w:r w:rsidRPr="001301F3">
        <w:rPr>
          <w:rFonts w:ascii="Verdana" w:hAnsi="Verdana"/>
          <w:lang w:val="ru-RU"/>
        </w:rPr>
        <w:t xml:space="preserve">, землище на с. </w:t>
      </w:r>
      <w:r>
        <w:rPr>
          <w:rFonts w:ascii="Verdana" w:hAnsi="Verdana"/>
          <w:lang w:val="ru-RU"/>
        </w:rPr>
        <w:t>Московец, Община Карлово.</w:t>
      </w:r>
    </w:p>
    <w:p w:rsidR="00A12831" w:rsidRDefault="00A12831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A12831" w:rsidRPr="00516466" w:rsidRDefault="00A12831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A12831" w:rsidRDefault="00A12831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A12831" w:rsidRPr="00516466" w:rsidRDefault="00A12831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A12831" w:rsidRPr="00516466" w:rsidRDefault="00A1283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A12831" w:rsidRPr="00516466" w:rsidRDefault="00A12831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A12831" w:rsidRPr="00516466" w:rsidRDefault="00A12831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т.1, буква </w:t>
      </w:r>
      <w:r>
        <w:rPr>
          <w:rFonts w:ascii="Verdana" w:hAnsi="Verdana"/>
          <w:lang w:val="bg-BG"/>
        </w:rPr>
        <w:t>„в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и т.10, буква „н</w:t>
      </w:r>
      <w:r>
        <w:rPr>
          <w:rFonts w:ascii="Verdana" w:hAnsi="Verdana"/>
        </w:rPr>
        <w:t xml:space="preserve">” </w:t>
      </w:r>
      <w:r>
        <w:rPr>
          <w:rFonts w:ascii="Verdana" w:hAnsi="Verdana"/>
          <w:lang w:val="ru-RU"/>
        </w:rPr>
        <w:t xml:space="preserve"> 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A12831" w:rsidRPr="00516466" w:rsidRDefault="00A12831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Община Карлово и Кметство с. Московец.</w:t>
      </w:r>
    </w:p>
    <w:p w:rsidR="00A12831" w:rsidRPr="00516466" w:rsidRDefault="00A1283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A12831" w:rsidRPr="00516466" w:rsidRDefault="00A12831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A12831" w:rsidRPr="00516466" w:rsidRDefault="00A1283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A12831" w:rsidRPr="00BD3E37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0001493 „Централен Балкан- буфер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A12831" w:rsidRPr="00516466" w:rsidRDefault="00A1283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A12831" w:rsidRPr="00516466" w:rsidRDefault="00A1283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A12831" w:rsidRPr="00516466" w:rsidRDefault="00A1283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A12831" w:rsidRPr="00516466" w:rsidRDefault="00A1283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A12831" w:rsidRDefault="00A12831" w:rsidP="00516466">
      <w:pPr>
        <w:ind w:right="566"/>
        <w:jc w:val="both"/>
        <w:rPr>
          <w:rFonts w:ascii="Verdana" w:hAnsi="Verdana"/>
          <w:lang w:val="ru-RU"/>
        </w:rPr>
      </w:pPr>
    </w:p>
    <w:p w:rsidR="00A12831" w:rsidRDefault="00A12831" w:rsidP="00516466">
      <w:pPr>
        <w:ind w:right="566"/>
        <w:jc w:val="both"/>
        <w:rPr>
          <w:rFonts w:ascii="Verdana" w:hAnsi="Verdana"/>
          <w:lang w:val="ru-RU"/>
        </w:rPr>
      </w:pPr>
    </w:p>
    <w:p w:rsidR="00A12831" w:rsidRDefault="00A12831" w:rsidP="00516466">
      <w:pPr>
        <w:ind w:right="566"/>
        <w:jc w:val="both"/>
        <w:rPr>
          <w:rFonts w:ascii="Verdana" w:hAnsi="Verdana"/>
          <w:lang w:val="ru-RU"/>
        </w:rPr>
      </w:pPr>
    </w:p>
    <w:p w:rsidR="00A12831" w:rsidRPr="00516466" w:rsidRDefault="00A12831" w:rsidP="00516466">
      <w:pPr>
        <w:ind w:right="566"/>
        <w:jc w:val="both"/>
        <w:rPr>
          <w:rFonts w:ascii="Verdana" w:hAnsi="Verdana"/>
          <w:lang w:val="ru-RU"/>
        </w:rPr>
      </w:pPr>
    </w:p>
    <w:p w:rsidR="00A12831" w:rsidRPr="00516466" w:rsidRDefault="00A12831" w:rsidP="006C0EC4">
      <w:pPr>
        <w:ind w:right="240"/>
        <w:jc w:val="both"/>
        <w:rPr>
          <w:rFonts w:ascii="Verdana" w:hAnsi="Verdana"/>
          <w:lang w:val="ru-RU"/>
        </w:rPr>
      </w:pPr>
    </w:p>
    <w:p w:rsidR="00A12831" w:rsidRDefault="00A1283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A12831" w:rsidRDefault="00A12831" w:rsidP="001C479F">
      <w:pPr>
        <w:jc w:val="both"/>
        <w:rPr>
          <w:rFonts w:ascii="Verdana" w:hAnsi="Verdana"/>
          <w:b/>
          <w:lang w:val="ru-RU"/>
        </w:rPr>
      </w:pPr>
    </w:p>
    <w:p w:rsidR="00A12831" w:rsidRDefault="00A1283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A12831" w:rsidRDefault="00A12831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A12831" w:rsidRPr="00516466" w:rsidRDefault="00A12831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A12831" w:rsidRPr="00D31B84" w:rsidRDefault="00A12831" w:rsidP="001F7FDA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Pr="00765A8D">
        <w:rPr>
          <w:rFonts w:ascii="Verdana" w:hAnsi="Verdana"/>
          <w:bCs/>
          <w:lang w:val="ru-RU"/>
        </w:rPr>
        <w:t xml:space="preserve">  </w:t>
      </w:r>
    </w:p>
    <w:p w:rsidR="00A12831" w:rsidRPr="00C46B3F" w:rsidRDefault="00A12831" w:rsidP="00CF2C76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5E1D82"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A12831" w:rsidRPr="00D31B84" w:rsidRDefault="00A12831" w:rsidP="00B82CE0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C46B3F">
        <w:rPr>
          <w:rFonts w:ascii="Verdana" w:hAnsi="Verdana"/>
          <w:bCs/>
          <w:lang w:val="ru-RU"/>
        </w:rPr>
        <w:t xml:space="preserve">         </w:t>
      </w:r>
    </w:p>
    <w:sectPr w:rsidR="00A12831" w:rsidRPr="00D31B84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831" w:rsidRDefault="00A12831">
      <w:r>
        <w:separator/>
      </w:r>
    </w:p>
  </w:endnote>
  <w:endnote w:type="continuationSeparator" w:id="0">
    <w:p w:rsidR="00A12831" w:rsidRDefault="00A12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831" w:rsidRDefault="00A1283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next-textbox:#Text Box 1;mso-fit-shape-to-text:t">
            <w:txbxContent>
              <w:p w:rsidR="00A12831" w:rsidRDefault="00A12831" w:rsidP="0022049F">
                <w:pPr>
                  <w:jc w:val="both"/>
                </w:pPr>
                <w:r w:rsidRPr="002C5D6D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A12831" w:rsidRPr="009463AE" w:rsidRDefault="00A1283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A12831" w:rsidRDefault="00A12831" w:rsidP="0022049F">
    <w:pPr>
      <w:pStyle w:val="Footer"/>
      <w:jc w:val="center"/>
      <w:rPr>
        <w:lang w:val="bg-BG"/>
      </w:rPr>
    </w:pPr>
  </w:p>
  <w:p w:rsidR="00A12831" w:rsidRPr="009463AE" w:rsidRDefault="00A12831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831" w:rsidRDefault="00A1283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next-textbox:#Text Box 5;mso-fit-shape-to-text:t">
            <w:txbxContent>
              <w:p w:rsidR="00A12831" w:rsidRDefault="00A12831" w:rsidP="0022049F">
                <w:pPr>
                  <w:jc w:val="both"/>
                </w:pPr>
                <w:r w:rsidRPr="002C5D6D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A12831" w:rsidRPr="009463AE" w:rsidRDefault="00A1283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A12831" w:rsidRDefault="00A1283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831" w:rsidRDefault="00A12831">
      <w:r>
        <w:separator/>
      </w:r>
    </w:p>
  </w:footnote>
  <w:footnote w:type="continuationSeparator" w:id="0">
    <w:p w:rsidR="00A12831" w:rsidRDefault="00A128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831" w:rsidRPr="005B69F7" w:rsidRDefault="00A12831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A12831" w:rsidRPr="005B69F7" w:rsidRDefault="00A12831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A12831" w:rsidRPr="003106F6" w:rsidRDefault="00A1283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8e-5mm;mso-wrap-distance-bottom:-8e-5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A12831" w:rsidRPr="00ED1377" w:rsidRDefault="00A12831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01F3"/>
    <w:rsid w:val="00132E7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065C"/>
    <w:rsid w:val="002A1E59"/>
    <w:rsid w:val="002A40D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6F675A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6685"/>
    <w:rsid w:val="00A06CFC"/>
    <w:rsid w:val="00A12831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63AD"/>
    <w:rsid w:val="00A80AC2"/>
    <w:rsid w:val="00A81658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87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619</Words>
  <Characters>3530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7</cp:revision>
  <cp:lastPrinted>2014-03-06T13:32:00Z</cp:lastPrinted>
  <dcterms:created xsi:type="dcterms:W3CDTF">2014-03-06T13:08:00Z</dcterms:created>
  <dcterms:modified xsi:type="dcterms:W3CDTF">2014-03-06T13:35:00Z</dcterms:modified>
</cp:coreProperties>
</file>