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4C" w:rsidRPr="00516466" w:rsidRDefault="00561A4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61A4C" w:rsidRPr="00516466" w:rsidRDefault="00561A4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61A4C" w:rsidRDefault="00561A4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61A4C" w:rsidRPr="00516466" w:rsidRDefault="00561A4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61A4C" w:rsidRDefault="00561A4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561A4C" w:rsidRDefault="00561A4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Сунай Джелилов Расимов</w:t>
      </w:r>
    </w:p>
    <w:p w:rsidR="00561A4C" w:rsidRPr="00090DB3" w:rsidRDefault="00561A4C" w:rsidP="002A71F5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Асеновград</w:t>
      </w:r>
      <w:r w:rsidRPr="00090DB3">
        <w:rPr>
          <w:rFonts w:ascii="Verdana" w:hAnsi="Verdana"/>
          <w:b w:val="0"/>
          <w:sz w:val="20"/>
          <w:szCs w:val="20"/>
        </w:rPr>
        <w:t>, ул. „</w:t>
      </w:r>
      <w:r>
        <w:rPr>
          <w:rFonts w:ascii="Verdana" w:hAnsi="Verdana"/>
          <w:b w:val="0"/>
          <w:sz w:val="20"/>
          <w:szCs w:val="20"/>
        </w:rPr>
        <w:t>Книжна фабрика</w:t>
      </w:r>
      <w:r w:rsidRPr="00090DB3">
        <w:rPr>
          <w:rFonts w:ascii="Verdana" w:hAnsi="Verdana"/>
          <w:b w:val="0"/>
          <w:sz w:val="20"/>
          <w:szCs w:val="20"/>
        </w:rPr>
        <w:t xml:space="preserve">“ № </w:t>
      </w:r>
      <w:r>
        <w:rPr>
          <w:rFonts w:ascii="Verdana" w:hAnsi="Verdana"/>
          <w:b w:val="0"/>
          <w:sz w:val="20"/>
          <w:szCs w:val="20"/>
        </w:rPr>
        <w:t>1</w:t>
      </w:r>
      <w:r w:rsidRPr="00090DB3">
        <w:rPr>
          <w:rFonts w:ascii="Verdana" w:hAnsi="Verdana"/>
          <w:b w:val="0"/>
          <w:sz w:val="20"/>
          <w:szCs w:val="20"/>
        </w:rPr>
        <w:t>3</w:t>
      </w:r>
      <w:r>
        <w:rPr>
          <w:rFonts w:ascii="Verdana" w:hAnsi="Verdana"/>
          <w:b w:val="0"/>
          <w:sz w:val="20"/>
          <w:szCs w:val="20"/>
        </w:rPr>
        <w:t>, вх.В,ет.2, ап.4</w:t>
      </w:r>
    </w:p>
    <w:p w:rsidR="00561A4C" w:rsidRDefault="00561A4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61A4C" w:rsidRDefault="00561A4C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>Община</w:t>
      </w:r>
      <w:r>
        <w:rPr>
          <w:rFonts w:ascii="Verdana" w:hAnsi="Verdana"/>
          <w:b/>
          <w:lang w:val="bg-BG"/>
        </w:rPr>
        <w:t xml:space="preserve"> Асеновград</w:t>
      </w:r>
    </w:p>
    <w:p w:rsidR="00561A4C" w:rsidRPr="00A81658" w:rsidRDefault="00561A4C" w:rsidP="006C0EC4">
      <w:pPr>
        <w:ind w:right="240"/>
        <w:jc w:val="both"/>
        <w:rPr>
          <w:rFonts w:ascii="Verdana" w:hAnsi="Verdana"/>
          <w:b/>
          <w:lang w:val="ru-RU"/>
        </w:rPr>
      </w:pPr>
      <w:r w:rsidRPr="00A81658">
        <w:rPr>
          <w:rFonts w:ascii="Verdana" w:hAnsi="Verdana"/>
          <w:b/>
          <w:lang w:val="ru-RU"/>
        </w:rPr>
        <w:t>БД ИБР гр. Пловдив</w:t>
      </w:r>
    </w:p>
    <w:p w:rsidR="00561A4C" w:rsidRDefault="00561A4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61A4C" w:rsidRPr="00516466" w:rsidRDefault="00561A4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61A4C" w:rsidRDefault="00561A4C" w:rsidP="001F7FDA">
      <w:pPr>
        <w:ind w:right="282"/>
        <w:jc w:val="both"/>
        <w:rPr>
          <w:rFonts w:ascii="Verdana" w:hAnsi="Verdana"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</w:t>
      </w:r>
      <w:r>
        <w:rPr>
          <w:rFonts w:ascii="Verdana" w:hAnsi="Verdana"/>
          <w:lang w:val="ru-RU"/>
        </w:rPr>
        <w:t xml:space="preserve"> </w:t>
      </w:r>
      <w:r w:rsidRPr="00E26D9C">
        <w:rPr>
          <w:rFonts w:ascii="Verdana" w:hAnsi="Verdana"/>
          <w:bCs/>
          <w:lang w:val="bg-BG"/>
        </w:rPr>
        <w:t xml:space="preserve">с </w:t>
      </w:r>
      <w:r>
        <w:rPr>
          <w:rFonts w:ascii="Verdana" w:hAnsi="Verdana"/>
          <w:bCs/>
          <w:lang w:val="bg-BG"/>
        </w:rPr>
        <w:t xml:space="preserve">вх. № ОВОС-153/20.02.2014г. </w:t>
      </w:r>
      <w:r w:rsidRPr="00E26D9C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>:</w:t>
      </w:r>
      <w:r w:rsidRPr="002A71F5">
        <w:t xml:space="preserve"> </w:t>
      </w:r>
      <w:r w:rsidRPr="002A71F5">
        <w:rPr>
          <w:rFonts w:ascii="Verdana" w:hAnsi="Verdana"/>
          <w:lang w:val="ru-RU"/>
        </w:rPr>
        <w:t xml:space="preserve">  </w:t>
      </w:r>
      <w:r w:rsidRPr="00090DB3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Изграждане на сондажен кладенец за автомивка</w:t>
      </w:r>
      <w:r w:rsidRPr="00090DB3">
        <w:rPr>
          <w:rFonts w:ascii="Verdana" w:hAnsi="Verdana"/>
          <w:lang w:val="ru-RU"/>
        </w:rPr>
        <w:t>“ в поземлен</w:t>
      </w:r>
      <w:r>
        <w:rPr>
          <w:rFonts w:ascii="Verdana" w:hAnsi="Verdana"/>
          <w:lang w:val="ru-RU"/>
        </w:rPr>
        <w:t>и</w:t>
      </w:r>
      <w:r w:rsidRPr="00090DB3">
        <w:rPr>
          <w:rFonts w:ascii="Verdana" w:hAnsi="Verdana"/>
          <w:lang w:val="ru-RU"/>
        </w:rPr>
        <w:t xml:space="preserve"> имот</w:t>
      </w:r>
      <w:r>
        <w:rPr>
          <w:rFonts w:ascii="Verdana" w:hAnsi="Verdana"/>
          <w:lang w:val="ru-RU"/>
        </w:rPr>
        <w:t>и № 00702.23.418 и 00702.23.419, гр. Асеновград, Община Асеновград.</w:t>
      </w:r>
    </w:p>
    <w:p w:rsidR="00561A4C" w:rsidRDefault="00561A4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61A4C" w:rsidRDefault="00561A4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61A4C" w:rsidRPr="00516466" w:rsidRDefault="00561A4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61A4C" w:rsidRPr="00516466" w:rsidRDefault="00561A4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61A4C" w:rsidRPr="00516466" w:rsidRDefault="00561A4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61A4C" w:rsidRPr="00516466" w:rsidRDefault="00561A4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61A4C" w:rsidRPr="00516466" w:rsidRDefault="00561A4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Садово и Кметство с. Милево</w:t>
      </w:r>
    </w:p>
    <w:p w:rsidR="00561A4C" w:rsidRPr="00516466" w:rsidRDefault="00561A4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61A4C" w:rsidRPr="00516466" w:rsidRDefault="00561A4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61A4C" w:rsidRPr="00516466" w:rsidRDefault="00561A4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61A4C" w:rsidRPr="00BD3E37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61A4C" w:rsidRPr="00516466" w:rsidRDefault="00561A4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61A4C" w:rsidRPr="00516466" w:rsidRDefault="00561A4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61A4C" w:rsidRPr="00516466" w:rsidRDefault="00561A4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61A4C" w:rsidRPr="00516466" w:rsidRDefault="00561A4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61A4C" w:rsidRDefault="00561A4C" w:rsidP="00516466">
      <w:pPr>
        <w:ind w:right="566"/>
        <w:jc w:val="both"/>
        <w:rPr>
          <w:rFonts w:ascii="Verdana" w:hAnsi="Verdana"/>
          <w:lang w:val="ru-RU"/>
        </w:rPr>
      </w:pPr>
    </w:p>
    <w:p w:rsidR="00561A4C" w:rsidRDefault="00561A4C" w:rsidP="00516466">
      <w:pPr>
        <w:ind w:right="566"/>
        <w:jc w:val="both"/>
        <w:rPr>
          <w:rFonts w:ascii="Verdana" w:hAnsi="Verdana"/>
          <w:lang w:val="ru-RU"/>
        </w:rPr>
      </w:pPr>
    </w:p>
    <w:p w:rsidR="00561A4C" w:rsidRDefault="00561A4C" w:rsidP="00516466">
      <w:pPr>
        <w:ind w:right="566"/>
        <w:jc w:val="both"/>
        <w:rPr>
          <w:rFonts w:ascii="Verdana" w:hAnsi="Verdana"/>
          <w:lang w:val="ru-RU"/>
        </w:rPr>
      </w:pPr>
    </w:p>
    <w:p w:rsidR="00561A4C" w:rsidRPr="00516466" w:rsidRDefault="00561A4C" w:rsidP="00516466">
      <w:pPr>
        <w:ind w:right="566"/>
        <w:jc w:val="both"/>
        <w:rPr>
          <w:rFonts w:ascii="Verdana" w:hAnsi="Verdana"/>
          <w:lang w:val="ru-RU"/>
        </w:rPr>
      </w:pPr>
    </w:p>
    <w:p w:rsidR="00561A4C" w:rsidRPr="00516466" w:rsidRDefault="00561A4C" w:rsidP="006C0EC4">
      <w:pPr>
        <w:ind w:right="240"/>
        <w:jc w:val="both"/>
        <w:rPr>
          <w:rFonts w:ascii="Verdana" w:hAnsi="Verdana"/>
          <w:lang w:val="ru-RU"/>
        </w:rPr>
      </w:pPr>
    </w:p>
    <w:p w:rsidR="00561A4C" w:rsidRDefault="00561A4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1A4C" w:rsidRDefault="00561A4C" w:rsidP="001C479F">
      <w:pPr>
        <w:jc w:val="both"/>
        <w:rPr>
          <w:rFonts w:ascii="Verdana" w:hAnsi="Verdana"/>
          <w:b/>
          <w:lang w:val="ru-RU"/>
        </w:rPr>
      </w:pPr>
    </w:p>
    <w:p w:rsidR="00561A4C" w:rsidRDefault="00561A4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61A4C" w:rsidRDefault="00561A4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61A4C" w:rsidRPr="00516466" w:rsidRDefault="00561A4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61A4C" w:rsidRPr="00D31B84" w:rsidRDefault="00561A4C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561A4C" w:rsidRPr="00F11339" w:rsidRDefault="00561A4C" w:rsidP="005E1D82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561A4C" w:rsidRPr="00C46B3F" w:rsidRDefault="00561A4C" w:rsidP="00F11339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561A4C" w:rsidRPr="00D31B84" w:rsidRDefault="00561A4C" w:rsidP="00B82CE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p w:rsidR="00561A4C" w:rsidRDefault="00561A4C" w:rsidP="00BA391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561A4C" w:rsidRPr="00C46B3F" w:rsidRDefault="00561A4C" w:rsidP="00C46B3F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561A4C" w:rsidRPr="00C46B3F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A4C" w:rsidRDefault="00561A4C">
      <w:r>
        <w:separator/>
      </w:r>
    </w:p>
  </w:endnote>
  <w:endnote w:type="continuationSeparator" w:id="0">
    <w:p w:rsidR="00561A4C" w:rsidRDefault="00561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A4C" w:rsidRDefault="00561A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561A4C" w:rsidRDefault="00561A4C" w:rsidP="0022049F">
                <w:pPr>
                  <w:jc w:val="both"/>
                </w:pPr>
                <w:r w:rsidRPr="0049421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61A4C" w:rsidRPr="009463AE" w:rsidRDefault="00561A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61A4C" w:rsidRDefault="00561A4C" w:rsidP="0022049F">
    <w:pPr>
      <w:pStyle w:val="Footer"/>
      <w:jc w:val="center"/>
      <w:rPr>
        <w:lang w:val="bg-BG"/>
      </w:rPr>
    </w:pPr>
  </w:p>
  <w:p w:rsidR="00561A4C" w:rsidRPr="009463AE" w:rsidRDefault="00561A4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A4C" w:rsidRDefault="00561A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561A4C" w:rsidRDefault="00561A4C" w:rsidP="0022049F">
                <w:pPr>
                  <w:jc w:val="both"/>
                </w:pPr>
                <w:r w:rsidRPr="0049421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61A4C" w:rsidRPr="009463AE" w:rsidRDefault="00561A4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61A4C" w:rsidRDefault="00561A4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A4C" w:rsidRDefault="00561A4C">
      <w:r>
        <w:separator/>
      </w:r>
    </w:p>
  </w:footnote>
  <w:footnote w:type="continuationSeparator" w:id="0">
    <w:p w:rsidR="00561A4C" w:rsidRDefault="00561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A4C" w:rsidRPr="005B69F7" w:rsidRDefault="00561A4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61A4C" w:rsidRPr="005B69F7" w:rsidRDefault="00561A4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61A4C" w:rsidRPr="003106F6" w:rsidRDefault="00561A4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61A4C" w:rsidRPr="00ED1377" w:rsidRDefault="00561A4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0F93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4214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1A4C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2855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612</Words>
  <Characters>3491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2014-02-28T07:55:00Z</cp:lastPrinted>
  <dcterms:created xsi:type="dcterms:W3CDTF">2014-03-04T13:29:00Z</dcterms:created>
  <dcterms:modified xsi:type="dcterms:W3CDTF">2014-06-16T07:24:00Z</dcterms:modified>
</cp:coreProperties>
</file>