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B1" w:rsidRPr="00516466" w:rsidRDefault="003679B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679B1" w:rsidRPr="00516466" w:rsidRDefault="003679B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3679B1" w:rsidRDefault="003679B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679B1" w:rsidRPr="00516466" w:rsidRDefault="003679B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679B1" w:rsidRDefault="003679B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3679B1" w:rsidRPr="00CA5438" w:rsidRDefault="003679B1" w:rsidP="00233AD5">
      <w:pPr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“</w:t>
      </w:r>
      <w:r w:rsidRPr="00CA5438">
        <w:rPr>
          <w:rFonts w:ascii="Verdana" w:hAnsi="Verdana"/>
          <w:b/>
          <w:lang w:val="bg-BG"/>
        </w:rPr>
        <w:t>С</w:t>
      </w:r>
      <w:r>
        <w:rPr>
          <w:rFonts w:ascii="Verdana" w:hAnsi="Verdana"/>
          <w:b/>
          <w:lang w:val="bg-BG"/>
        </w:rPr>
        <w:t>ТЕФАНИ- 1”</w:t>
      </w:r>
      <w:r w:rsidRPr="00CA5438">
        <w:rPr>
          <w:rFonts w:ascii="Verdana" w:hAnsi="Verdana"/>
          <w:b/>
          <w:lang w:val="bg-BG"/>
        </w:rPr>
        <w:t xml:space="preserve">  ЕООД</w:t>
      </w:r>
    </w:p>
    <w:p w:rsidR="003679B1" w:rsidRDefault="003679B1" w:rsidP="00233AD5">
      <w:pPr>
        <w:rPr>
          <w:rFonts w:ascii="Verdana" w:hAnsi="Verdana"/>
          <w:lang w:val="bg-BG"/>
        </w:rPr>
      </w:pPr>
      <w:r w:rsidRPr="00233AD5">
        <w:rPr>
          <w:rFonts w:ascii="Verdana" w:hAnsi="Verdana"/>
          <w:lang w:val="bg-BG"/>
        </w:rPr>
        <w:t>гр. Асеновград, ул. „</w:t>
      </w:r>
      <w:r>
        <w:rPr>
          <w:rFonts w:ascii="Verdana" w:hAnsi="Verdana"/>
          <w:lang w:val="bg-BG"/>
        </w:rPr>
        <w:t>Речна</w:t>
      </w:r>
      <w:r w:rsidRPr="00233AD5">
        <w:rPr>
          <w:rFonts w:ascii="Verdana" w:hAnsi="Verdana"/>
          <w:lang w:val="bg-BG"/>
        </w:rPr>
        <w:t>“ № 3</w:t>
      </w:r>
      <w:r>
        <w:rPr>
          <w:rFonts w:ascii="Verdana" w:hAnsi="Verdana"/>
          <w:lang w:val="bg-BG"/>
        </w:rPr>
        <w:t>4</w:t>
      </w:r>
    </w:p>
    <w:p w:rsidR="003679B1" w:rsidRPr="00233AD5" w:rsidRDefault="003679B1" w:rsidP="00233AD5">
      <w:pPr>
        <w:rPr>
          <w:rFonts w:ascii="Verdana" w:hAnsi="Verdana"/>
          <w:lang w:val="bg-BG"/>
        </w:rPr>
      </w:pPr>
    </w:p>
    <w:p w:rsidR="003679B1" w:rsidRDefault="003679B1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</w:t>
      </w:r>
      <w:r w:rsidRPr="00B054C6">
        <w:rPr>
          <w:rFonts w:ascii="Verdana" w:hAnsi="Verdana"/>
          <w:sz w:val="20"/>
          <w:szCs w:val="20"/>
        </w:rPr>
        <w:t xml:space="preserve">бщина </w:t>
      </w:r>
      <w:r>
        <w:rPr>
          <w:rFonts w:ascii="Verdana" w:hAnsi="Verdana"/>
          <w:sz w:val="20"/>
          <w:szCs w:val="20"/>
        </w:rPr>
        <w:t>Асеновград</w:t>
      </w:r>
    </w:p>
    <w:p w:rsidR="003679B1" w:rsidRDefault="003679B1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с.Мулдава</w:t>
      </w:r>
    </w:p>
    <w:p w:rsidR="003679B1" w:rsidRPr="009116ED" w:rsidRDefault="003679B1" w:rsidP="00DD2718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3679B1" w:rsidRPr="001301F3" w:rsidRDefault="003679B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3679B1" w:rsidRPr="00CA5438" w:rsidRDefault="003679B1" w:rsidP="00CA5438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ОВОС-1024/10.12.2014г. </w:t>
      </w:r>
      <w:r>
        <w:rPr>
          <w:rFonts w:ascii="Verdana" w:hAnsi="Verdana"/>
          <w:bCs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“</w:t>
      </w:r>
      <w:r>
        <w:rPr>
          <w:rFonts w:ascii="Verdana" w:hAnsi="Verdana"/>
          <w:b/>
          <w:lang w:val="bg-BG"/>
        </w:rPr>
        <w:t>Изграждане на шахтов кладенец за промишлено водоснабдяване“</w:t>
      </w:r>
      <w:r w:rsidRPr="00233AD5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имот № 49309.19.47</w:t>
      </w:r>
      <w:r w:rsidRPr="00CA5438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с. Мулдава, община</w:t>
      </w:r>
      <w:r w:rsidRPr="00CA5438">
        <w:rPr>
          <w:rFonts w:ascii="Verdana" w:hAnsi="Verdana"/>
          <w:lang w:val="bg-BG"/>
        </w:rPr>
        <w:t xml:space="preserve"> Асеновград</w:t>
      </w:r>
      <w:r>
        <w:rPr>
          <w:rFonts w:ascii="Verdana" w:hAnsi="Verdana"/>
          <w:lang w:val="bg-BG"/>
        </w:rPr>
        <w:t>.</w:t>
      </w:r>
    </w:p>
    <w:p w:rsidR="003679B1" w:rsidRDefault="003679B1" w:rsidP="00233AD5">
      <w:pPr>
        <w:tabs>
          <w:tab w:val="left" w:pos="9214"/>
        </w:tabs>
        <w:jc w:val="both"/>
        <w:rPr>
          <w:rFonts w:ascii="Verdana" w:hAnsi="Verdana"/>
          <w:b/>
          <w:lang w:val="ru-RU"/>
        </w:rPr>
      </w:pPr>
    </w:p>
    <w:p w:rsidR="003679B1" w:rsidRDefault="003679B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3679B1" w:rsidRPr="00516466" w:rsidRDefault="003679B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3679B1" w:rsidRPr="00516466" w:rsidRDefault="003679B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679B1" w:rsidRPr="00516466" w:rsidRDefault="003679B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679B1" w:rsidRPr="00516466" w:rsidRDefault="003679B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679B1" w:rsidRPr="00267922" w:rsidRDefault="003679B1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 xml:space="preserve">овете на </w:t>
      </w:r>
      <w:r>
        <w:rPr>
          <w:rFonts w:ascii="Verdana" w:hAnsi="Verdana"/>
        </w:rPr>
        <w:t>Община Асеновград и с.Мулдава</w:t>
      </w:r>
      <w:r>
        <w:rPr>
          <w:rFonts w:ascii="Verdana" w:hAnsi="Verdana"/>
          <w:lang w:val="en-US"/>
        </w:rPr>
        <w:t>.</w:t>
      </w:r>
    </w:p>
    <w:p w:rsidR="003679B1" w:rsidRPr="00516466" w:rsidRDefault="003679B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679B1" w:rsidRPr="0022649C" w:rsidRDefault="003679B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3679B1" w:rsidRPr="00516466" w:rsidRDefault="003679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3679B1" w:rsidRPr="00516466" w:rsidRDefault="003679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679B1" w:rsidRPr="00516466" w:rsidRDefault="003679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bookmarkStart w:id="0" w:name="_GoBack"/>
      <w:bookmarkEnd w:id="0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679B1" w:rsidRPr="00516466" w:rsidRDefault="003679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3679B1" w:rsidRDefault="003679B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679B1" w:rsidRPr="00BD3E37" w:rsidRDefault="003679B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0001031 </w:t>
      </w:r>
      <w:r>
        <w:rPr>
          <w:rFonts w:ascii="Verdana" w:hAnsi="Verdana"/>
          <w:b/>
          <w:lang w:val="bg-BG"/>
        </w:rPr>
        <w:t>„Родопи- Средни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3679B1" w:rsidRPr="00BD3E37" w:rsidRDefault="003679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679B1" w:rsidRPr="00516466" w:rsidRDefault="003679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3679B1" w:rsidRPr="00516466" w:rsidRDefault="003679B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679B1" w:rsidRPr="00516466" w:rsidRDefault="003679B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679B1" w:rsidRPr="00516466" w:rsidRDefault="003679B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679B1" w:rsidRPr="00516466" w:rsidRDefault="003679B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679B1" w:rsidRDefault="003679B1" w:rsidP="00516466">
      <w:pPr>
        <w:ind w:right="566"/>
        <w:jc w:val="both"/>
        <w:rPr>
          <w:rFonts w:ascii="Verdana" w:hAnsi="Verdana"/>
          <w:lang w:val="ru-RU"/>
        </w:rPr>
      </w:pPr>
    </w:p>
    <w:p w:rsidR="003679B1" w:rsidRPr="00516466" w:rsidRDefault="003679B1" w:rsidP="006C0EC4">
      <w:pPr>
        <w:ind w:right="240"/>
        <w:jc w:val="both"/>
        <w:rPr>
          <w:rFonts w:ascii="Verdana" w:hAnsi="Verdana"/>
          <w:lang w:val="ru-RU"/>
        </w:rPr>
      </w:pPr>
    </w:p>
    <w:p w:rsidR="003679B1" w:rsidRDefault="003679B1" w:rsidP="00E00D4A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679B1" w:rsidRDefault="003679B1" w:rsidP="00E00D4A">
      <w:pPr>
        <w:jc w:val="both"/>
        <w:rPr>
          <w:rFonts w:ascii="Verdana" w:hAnsi="Verdana"/>
          <w:b/>
          <w:lang w:val="ru-RU"/>
        </w:rPr>
      </w:pPr>
    </w:p>
    <w:p w:rsidR="003679B1" w:rsidRDefault="003679B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3679B1" w:rsidRPr="00E00D4A" w:rsidRDefault="003679B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3679B1" w:rsidRDefault="003679B1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3679B1" w:rsidRDefault="003679B1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679B1" w:rsidRDefault="003679B1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679B1" w:rsidRPr="00CA5438" w:rsidRDefault="003679B1" w:rsidP="00F6343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</w:p>
    <w:sectPr w:rsidR="003679B1" w:rsidRPr="00CA5438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9B1" w:rsidRDefault="003679B1">
      <w:r>
        <w:separator/>
      </w:r>
    </w:p>
  </w:endnote>
  <w:endnote w:type="continuationSeparator" w:id="0">
    <w:p w:rsidR="003679B1" w:rsidRDefault="00367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B1" w:rsidRDefault="003679B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3679B1" w:rsidRDefault="003679B1" w:rsidP="0022049F">
                <w:pPr>
                  <w:jc w:val="both"/>
                </w:pPr>
                <w:r w:rsidRPr="00411FC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679B1" w:rsidRPr="009463AE" w:rsidRDefault="003679B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679B1" w:rsidRDefault="003679B1" w:rsidP="0022049F">
    <w:pPr>
      <w:pStyle w:val="Footer"/>
      <w:jc w:val="center"/>
      <w:rPr>
        <w:lang w:val="bg-BG"/>
      </w:rPr>
    </w:pPr>
  </w:p>
  <w:p w:rsidR="003679B1" w:rsidRPr="009463AE" w:rsidRDefault="003679B1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B1" w:rsidRDefault="003679B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3679B1" w:rsidRDefault="003679B1" w:rsidP="0022049F">
                <w:pPr>
                  <w:jc w:val="both"/>
                </w:pPr>
                <w:r w:rsidRPr="00411FC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679B1" w:rsidRPr="009463AE" w:rsidRDefault="003679B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679B1" w:rsidRDefault="003679B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9B1" w:rsidRDefault="003679B1">
      <w:r>
        <w:separator/>
      </w:r>
    </w:p>
  </w:footnote>
  <w:footnote w:type="continuationSeparator" w:id="0">
    <w:p w:rsidR="003679B1" w:rsidRDefault="00367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9B1" w:rsidRPr="005B69F7" w:rsidRDefault="003679B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3679B1" w:rsidRPr="005B69F7" w:rsidRDefault="003679B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1mm;mso-wrap-distance-right:3.17481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679B1" w:rsidRPr="003106F6" w:rsidRDefault="003679B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679B1" w:rsidRPr="00ED1377" w:rsidRDefault="003679B1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378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34D"/>
    <w:rsid w:val="00134AB7"/>
    <w:rsid w:val="00135F0F"/>
    <w:rsid w:val="00137284"/>
    <w:rsid w:val="00140A83"/>
    <w:rsid w:val="00141A05"/>
    <w:rsid w:val="00142C9F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5B9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FA"/>
    <w:rsid w:val="001A1FA1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37E9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3AD5"/>
    <w:rsid w:val="00234EDF"/>
    <w:rsid w:val="00237946"/>
    <w:rsid w:val="002423EF"/>
    <w:rsid w:val="00242A4A"/>
    <w:rsid w:val="0024564B"/>
    <w:rsid w:val="002456A8"/>
    <w:rsid w:val="002460B1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339A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DB5"/>
    <w:rsid w:val="00360A71"/>
    <w:rsid w:val="00361571"/>
    <w:rsid w:val="00364678"/>
    <w:rsid w:val="00364C31"/>
    <w:rsid w:val="00366F76"/>
    <w:rsid w:val="003679B1"/>
    <w:rsid w:val="003757BF"/>
    <w:rsid w:val="003805FE"/>
    <w:rsid w:val="00380A9B"/>
    <w:rsid w:val="00383E59"/>
    <w:rsid w:val="00385B8E"/>
    <w:rsid w:val="0038796C"/>
    <w:rsid w:val="003938B0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FC1"/>
    <w:rsid w:val="004128BA"/>
    <w:rsid w:val="004141CA"/>
    <w:rsid w:val="004152E1"/>
    <w:rsid w:val="00420932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7F56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5766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A7F71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87A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4239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2F05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07F1"/>
    <w:rsid w:val="00911609"/>
    <w:rsid w:val="00911671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4C5E"/>
    <w:rsid w:val="00A45B43"/>
    <w:rsid w:val="00A4652A"/>
    <w:rsid w:val="00A46FDC"/>
    <w:rsid w:val="00A476BC"/>
    <w:rsid w:val="00A51CE0"/>
    <w:rsid w:val="00A52D13"/>
    <w:rsid w:val="00A645DE"/>
    <w:rsid w:val="00A741E5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32D"/>
    <w:rsid w:val="00AB7547"/>
    <w:rsid w:val="00AC0CF8"/>
    <w:rsid w:val="00AC593A"/>
    <w:rsid w:val="00AC5A0A"/>
    <w:rsid w:val="00AC74DB"/>
    <w:rsid w:val="00AD0907"/>
    <w:rsid w:val="00AD17F3"/>
    <w:rsid w:val="00AD5266"/>
    <w:rsid w:val="00AD77EF"/>
    <w:rsid w:val="00AE4AB4"/>
    <w:rsid w:val="00AE5F18"/>
    <w:rsid w:val="00AE6D2A"/>
    <w:rsid w:val="00AF0D98"/>
    <w:rsid w:val="00AF261C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36A5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77870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272E"/>
    <w:rsid w:val="00BD3201"/>
    <w:rsid w:val="00BD3E37"/>
    <w:rsid w:val="00BD50E5"/>
    <w:rsid w:val="00BD6142"/>
    <w:rsid w:val="00BD6F32"/>
    <w:rsid w:val="00BE007A"/>
    <w:rsid w:val="00BE1293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25E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A41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5438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533B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479C9"/>
    <w:rsid w:val="00D56837"/>
    <w:rsid w:val="00D57BBF"/>
    <w:rsid w:val="00D57F58"/>
    <w:rsid w:val="00D643B5"/>
    <w:rsid w:val="00D679CE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0D4A"/>
    <w:rsid w:val="00E047DB"/>
    <w:rsid w:val="00E110B1"/>
    <w:rsid w:val="00E12525"/>
    <w:rsid w:val="00E152B3"/>
    <w:rsid w:val="00E166E3"/>
    <w:rsid w:val="00E21862"/>
    <w:rsid w:val="00E26D9C"/>
    <w:rsid w:val="00E3107D"/>
    <w:rsid w:val="00E3126A"/>
    <w:rsid w:val="00E335EA"/>
    <w:rsid w:val="00E3747F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477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47A"/>
    <w:rsid w:val="00F6298A"/>
    <w:rsid w:val="00F63439"/>
    <w:rsid w:val="00F64EE1"/>
    <w:rsid w:val="00F74AA2"/>
    <w:rsid w:val="00F75B71"/>
    <w:rsid w:val="00F75D6C"/>
    <w:rsid w:val="00F94B8F"/>
    <w:rsid w:val="00F95A2D"/>
    <w:rsid w:val="00FA080C"/>
    <w:rsid w:val="00FA28C2"/>
    <w:rsid w:val="00FA4407"/>
    <w:rsid w:val="00FA6068"/>
    <w:rsid w:val="00FA67C2"/>
    <w:rsid w:val="00FB1A28"/>
    <w:rsid w:val="00FB2EFE"/>
    <w:rsid w:val="00FB4403"/>
    <w:rsid w:val="00FB4C34"/>
    <w:rsid w:val="00FB5BA8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A44C5E"/>
    <w:rPr>
      <w:lang w:eastAsia="en-US"/>
    </w:rPr>
  </w:style>
  <w:style w:type="character" w:customStyle="1" w:styleId="CharChar16">
    <w:name w:val="Char Char16"/>
    <w:uiPriority w:val="99"/>
    <w:rsid w:val="00D679C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80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608</Words>
  <Characters>3469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2014-12-19T09:04:00Z</cp:lastPrinted>
  <dcterms:created xsi:type="dcterms:W3CDTF">2014-12-19T08:57:00Z</dcterms:created>
  <dcterms:modified xsi:type="dcterms:W3CDTF">2014-12-19T09:05:00Z</dcterms:modified>
</cp:coreProperties>
</file>