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8C2" w:rsidRPr="00516466" w:rsidRDefault="00FA28C2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FA28C2" w:rsidRPr="00516466" w:rsidRDefault="00FA28C2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FA28C2" w:rsidRDefault="00FA28C2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FA28C2" w:rsidRPr="00516466" w:rsidRDefault="00FA28C2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FA28C2" w:rsidRPr="00DB7494" w:rsidRDefault="00FA28C2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FA28C2" w:rsidRDefault="00FA28C2" w:rsidP="00A44C5E">
      <w:pPr>
        <w:pStyle w:val="BodyText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Петко Стоицов Аргилашки</w:t>
      </w:r>
    </w:p>
    <w:p w:rsidR="00FA28C2" w:rsidRPr="00036378" w:rsidRDefault="00FA28C2" w:rsidP="00A44C5E">
      <w:pPr>
        <w:pStyle w:val="BodyText"/>
        <w:rPr>
          <w:rFonts w:ascii="Verdana" w:hAnsi="Verdana"/>
          <w:bCs/>
        </w:rPr>
      </w:pPr>
      <w:r>
        <w:rPr>
          <w:rFonts w:ascii="Verdana" w:hAnsi="Verdana"/>
          <w:bCs/>
        </w:rPr>
        <w:t>г</w:t>
      </w:r>
      <w:r w:rsidRPr="00036378">
        <w:rPr>
          <w:rFonts w:ascii="Verdana" w:hAnsi="Verdana"/>
          <w:bCs/>
        </w:rPr>
        <w:t>р.</w:t>
      </w:r>
      <w:r>
        <w:rPr>
          <w:rFonts w:ascii="Verdana" w:hAnsi="Verdana"/>
          <w:bCs/>
        </w:rPr>
        <w:t xml:space="preserve"> Съединение, ул. „Дядо Иван Арабаджията” 1</w:t>
      </w:r>
    </w:p>
    <w:p w:rsidR="00FA28C2" w:rsidRDefault="00FA28C2" w:rsidP="00E57E92">
      <w:pPr>
        <w:rPr>
          <w:rFonts w:ascii="Verdana" w:hAnsi="Verdana"/>
          <w:lang w:val="bg-BG"/>
        </w:rPr>
      </w:pPr>
    </w:p>
    <w:p w:rsidR="00FA28C2" w:rsidRPr="009116ED" w:rsidRDefault="00FA28C2" w:rsidP="00DD2718">
      <w:pPr>
        <w:pStyle w:val="Subtitle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>
        <w:rPr>
          <w:rFonts w:ascii="Verdana" w:hAnsi="Verdana"/>
          <w:sz w:val="20"/>
          <w:szCs w:val="20"/>
        </w:rPr>
        <w:t>Съединение</w:t>
      </w:r>
    </w:p>
    <w:p w:rsidR="00FA28C2" w:rsidRPr="001301F3" w:rsidRDefault="00FA28C2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FA28C2" w:rsidRDefault="00FA28C2" w:rsidP="00A44C5E">
      <w:pPr>
        <w:tabs>
          <w:tab w:val="left" w:pos="9214"/>
        </w:tabs>
        <w:jc w:val="both"/>
        <w:rPr>
          <w:rFonts w:ascii="Verdana" w:hAnsi="Verdana"/>
          <w:lang w:val="ru-RU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>
        <w:rPr>
          <w:rFonts w:ascii="Verdana" w:hAnsi="Verdana"/>
          <w:lang w:val="ru-RU"/>
        </w:rPr>
        <w:t xml:space="preserve">ОВОС-1012/09.12.2014г. </w:t>
      </w:r>
      <w:r>
        <w:rPr>
          <w:rFonts w:ascii="Verdana" w:hAnsi="Verdana"/>
          <w:bCs/>
          <w:lang w:val="ru-RU"/>
        </w:rPr>
        <w:t xml:space="preserve">уведомление </w:t>
      </w:r>
      <w:r>
        <w:rPr>
          <w:rFonts w:ascii="Verdana" w:hAnsi="Verdana"/>
          <w:lang w:val="ru-RU"/>
        </w:rPr>
        <w:t>за инвестиционно предложение:</w:t>
      </w:r>
      <w:r w:rsidRPr="00AD17F3">
        <w:rPr>
          <w:rFonts w:ascii="Verdana" w:hAnsi="Verdana"/>
        </w:rPr>
        <w:t xml:space="preserve"> </w:t>
      </w:r>
      <w:r w:rsidRPr="00B336A5">
        <w:rPr>
          <w:rFonts w:ascii="Verdana" w:hAnsi="Verdana"/>
          <w:b/>
          <w:lang w:val="ru-RU"/>
        </w:rPr>
        <w:t>«И</w:t>
      </w:r>
      <w:r>
        <w:rPr>
          <w:rFonts w:ascii="Verdana" w:hAnsi="Verdana"/>
          <w:b/>
          <w:lang w:val="ru-RU"/>
        </w:rPr>
        <w:t>зграждане на комплексна сграда- детски център</w:t>
      </w:r>
      <w:r w:rsidRPr="00B336A5">
        <w:rPr>
          <w:rFonts w:ascii="Verdana" w:hAnsi="Verdana"/>
          <w:b/>
          <w:lang w:val="ru-RU"/>
        </w:rPr>
        <w:t>»</w:t>
      </w:r>
      <w:r>
        <w:rPr>
          <w:rFonts w:ascii="Verdana" w:hAnsi="Verdana"/>
          <w:lang w:val="ru-RU"/>
        </w:rPr>
        <w:t xml:space="preserve"> в  УПИ </w:t>
      </w:r>
      <w:r>
        <w:rPr>
          <w:rFonts w:ascii="Verdana" w:hAnsi="Verdana"/>
        </w:rPr>
        <w:t>XVII-330</w:t>
      </w:r>
      <w:r>
        <w:rPr>
          <w:rFonts w:ascii="Verdana" w:hAnsi="Verdana"/>
          <w:lang w:val="ru-RU"/>
        </w:rPr>
        <w:t xml:space="preserve">, гр. </w:t>
      </w:r>
      <w:r>
        <w:rPr>
          <w:rFonts w:ascii="Verdana" w:hAnsi="Verdana"/>
          <w:lang w:val="bg-BG"/>
        </w:rPr>
        <w:t>Съединение</w:t>
      </w:r>
      <w:r>
        <w:rPr>
          <w:rFonts w:ascii="Verdana" w:hAnsi="Verdana"/>
          <w:lang w:val="ru-RU"/>
        </w:rPr>
        <w:t>, Община Съединение.</w:t>
      </w:r>
    </w:p>
    <w:p w:rsidR="00FA28C2" w:rsidRDefault="00FA28C2" w:rsidP="00A44C5E">
      <w:pPr>
        <w:jc w:val="both"/>
        <w:rPr>
          <w:rFonts w:ascii="Verdana" w:hAnsi="Verdana"/>
          <w:b/>
          <w:lang w:val="ru-RU"/>
        </w:rPr>
      </w:pPr>
    </w:p>
    <w:p w:rsidR="00FA28C2" w:rsidRDefault="00FA28C2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г-н Аргилашки, </w:t>
      </w:r>
    </w:p>
    <w:p w:rsidR="00FA28C2" w:rsidRPr="00516466" w:rsidRDefault="00FA28C2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FA28C2" w:rsidRPr="00516466" w:rsidRDefault="00FA28C2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FA28C2" w:rsidRPr="00516466" w:rsidRDefault="00FA28C2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FA28C2" w:rsidRPr="00516466" w:rsidRDefault="00FA28C2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т.10, буква </w:t>
      </w:r>
      <w:r>
        <w:rPr>
          <w:rFonts w:ascii="Verdana" w:hAnsi="Verdana"/>
          <w:lang w:val="bg-BG"/>
        </w:rPr>
        <w:t>„б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FA28C2" w:rsidRPr="00267922" w:rsidRDefault="00FA28C2" w:rsidP="00BA530F">
      <w:pPr>
        <w:pStyle w:val="BodyText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а на</w:t>
      </w:r>
      <w:r>
        <w:rPr>
          <w:rFonts w:ascii="Verdana" w:hAnsi="Verdana"/>
        </w:rPr>
        <w:t xml:space="preserve"> Община Съединение</w:t>
      </w:r>
      <w:r>
        <w:rPr>
          <w:rFonts w:ascii="Verdana" w:hAnsi="Verdana"/>
          <w:lang w:val="en-US"/>
        </w:rPr>
        <w:t>.</w:t>
      </w:r>
    </w:p>
    <w:p w:rsidR="00FA28C2" w:rsidRPr="00516466" w:rsidRDefault="00FA28C2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FA28C2" w:rsidRPr="0022649C" w:rsidRDefault="00FA28C2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FA28C2" w:rsidRPr="00516466" w:rsidRDefault="00FA28C2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FA28C2" w:rsidRPr="00516466" w:rsidRDefault="00FA28C2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FA28C2" w:rsidRPr="00516466" w:rsidRDefault="00FA28C2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Вие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FA28C2" w:rsidRPr="00516466" w:rsidRDefault="00FA28C2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FA28C2" w:rsidRDefault="00FA28C2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FA28C2" w:rsidRPr="00BD3E37" w:rsidRDefault="00FA28C2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0002086 </w:t>
      </w:r>
      <w:r>
        <w:rPr>
          <w:rFonts w:ascii="Verdana" w:hAnsi="Verdana"/>
          <w:b/>
          <w:lang w:val="bg-BG"/>
        </w:rPr>
        <w:t>„Оризища Цалапица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FA28C2" w:rsidRPr="00BD3E37" w:rsidRDefault="00FA28C2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FA28C2" w:rsidRPr="00516466" w:rsidRDefault="00FA28C2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FA28C2" w:rsidRPr="00516466" w:rsidRDefault="00FA28C2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FA28C2" w:rsidRPr="00516466" w:rsidRDefault="00FA28C2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FA28C2" w:rsidRPr="00516466" w:rsidRDefault="00FA28C2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A28C2" w:rsidRPr="00516466" w:rsidRDefault="00FA28C2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A28C2" w:rsidRDefault="00FA28C2" w:rsidP="00516466">
      <w:pPr>
        <w:ind w:right="566"/>
        <w:jc w:val="both"/>
        <w:rPr>
          <w:rFonts w:ascii="Verdana" w:hAnsi="Verdana"/>
          <w:lang w:val="ru-RU"/>
        </w:rPr>
      </w:pPr>
    </w:p>
    <w:p w:rsidR="00FA28C2" w:rsidRPr="00516466" w:rsidRDefault="00FA28C2" w:rsidP="006C0EC4">
      <w:pPr>
        <w:ind w:right="240"/>
        <w:jc w:val="both"/>
        <w:rPr>
          <w:rFonts w:ascii="Verdana" w:hAnsi="Verdana"/>
          <w:lang w:val="ru-RU"/>
        </w:rPr>
      </w:pPr>
    </w:p>
    <w:p w:rsidR="00FA28C2" w:rsidRDefault="00FA28C2" w:rsidP="00E00D4A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FA28C2" w:rsidRDefault="00FA28C2" w:rsidP="00E00D4A">
      <w:pPr>
        <w:jc w:val="both"/>
        <w:rPr>
          <w:rFonts w:ascii="Verdana" w:hAnsi="Verdana"/>
          <w:b/>
          <w:lang w:val="ru-RU"/>
        </w:rPr>
      </w:pPr>
    </w:p>
    <w:p w:rsidR="00FA28C2" w:rsidRDefault="00FA28C2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Доц. Стефан Шилев</w:t>
      </w:r>
    </w:p>
    <w:p w:rsidR="00FA28C2" w:rsidRPr="00E00D4A" w:rsidRDefault="00FA28C2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FA28C2" w:rsidRDefault="00FA28C2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sectPr w:rsidR="00FA28C2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8C2" w:rsidRDefault="00FA28C2">
      <w:r>
        <w:separator/>
      </w:r>
    </w:p>
  </w:endnote>
  <w:endnote w:type="continuationSeparator" w:id="0">
    <w:p w:rsidR="00FA28C2" w:rsidRDefault="00FA28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8C2" w:rsidRDefault="00FA28C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FA28C2" w:rsidRDefault="00FA28C2" w:rsidP="0022049F">
                <w:pPr>
                  <w:jc w:val="both"/>
                </w:pPr>
                <w:r w:rsidRPr="001A1FA1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A28C2" w:rsidRPr="009463AE" w:rsidRDefault="00FA28C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FA28C2" w:rsidRDefault="00FA28C2" w:rsidP="0022049F">
    <w:pPr>
      <w:pStyle w:val="Footer"/>
      <w:jc w:val="center"/>
      <w:rPr>
        <w:lang w:val="bg-BG"/>
      </w:rPr>
    </w:pPr>
  </w:p>
  <w:p w:rsidR="00FA28C2" w:rsidRPr="009463AE" w:rsidRDefault="00FA28C2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8C2" w:rsidRDefault="00FA28C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FA28C2" w:rsidRDefault="00FA28C2" w:rsidP="0022049F">
                <w:pPr>
                  <w:jc w:val="both"/>
                </w:pPr>
                <w:r w:rsidRPr="001A1FA1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A28C2" w:rsidRPr="009463AE" w:rsidRDefault="00FA28C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FA28C2" w:rsidRDefault="00FA28C2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8C2" w:rsidRDefault="00FA28C2">
      <w:r>
        <w:separator/>
      </w:r>
    </w:p>
  </w:footnote>
  <w:footnote w:type="continuationSeparator" w:id="0">
    <w:p w:rsidR="00FA28C2" w:rsidRDefault="00FA28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8C2" w:rsidRPr="005B69F7" w:rsidRDefault="00FA28C2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FA28C2" w:rsidRPr="005B69F7" w:rsidRDefault="00FA28C2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A28C2" w:rsidRPr="003106F6" w:rsidRDefault="00FA28C2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A28C2" w:rsidRPr="00ED1377" w:rsidRDefault="00FA28C2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378"/>
    <w:rsid w:val="00036D01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964B6"/>
    <w:rsid w:val="000A4ED5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509C"/>
    <w:rsid w:val="00106EB4"/>
    <w:rsid w:val="00107766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34D"/>
    <w:rsid w:val="00134AB7"/>
    <w:rsid w:val="00135F0F"/>
    <w:rsid w:val="00137284"/>
    <w:rsid w:val="00140A83"/>
    <w:rsid w:val="00141A05"/>
    <w:rsid w:val="00143DAE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5B9"/>
    <w:rsid w:val="00190678"/>
    <w:rsid w:val="001916C0"/>
    <w:rsid w:val="00191FFF"/>
    <w:rsid w:val="0019490D"/>
    <w:rsid w:val="00194A35"/>
    <w:rsid w:val="0019637F"/>
    <w:rsid w:val="00196FA9"/>
    <w:rsid w:val="0019717C"/>
    <w:rsid w:val="001977B6"/>
    <w:rsid w:val="001A1BFA"/>
    <w:rsid w:val="001A1FA1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37E9"/>
    <w:rsid w:val="0020500C"/>
    <w:rsid w:val="0021595B"/>
    <w:rsid w:val="00216580"/>
    <w:rsid w:val="0021664C"/>
    <w:rsid w:val="00216C70"/>
    <w:rsid w:val="002173EC"/>
    <w:rsid w:val="0022049F"/>
    <w:rsid w:val="00220F0D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60B1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339A"/>
    <w:rsid w:val="00317E36"/>
    <w:rsid w:val="00320E6B"/>
    <w:rsid w:val="00320FB6"/>
    <w:rsid w:val="00321815"/>
    <w:rsid w:val="003222DC"/>
    <w:rsid w:val="00324E6D"/>
    <w:rsid w:val="0033217F"/>
    <w:rsid w:val="00337017"/>
    <w:rsid w:val="003406F4"/>
    <w:rsid w:val="00346F7F"/>
    <w:rsid w:val="00357DB5"/>
    <w:rsid w:val="00360A71"/>
    <w:rsid w:val="00361571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938B0"/>
    <w:rsid w:val="00394152"/>
    <w:rsid w:val="003A1885"/>
    <w:rsid w:val="003A1FB9"/>
    <w:rsid w:val="003A61A5"/>
    <w:rsid w:val="003A7704"/>
    <w:rsid w:val="003B060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8BA"/>
    <w:rsid w:val="004141CA"/>
    <w:rsid w:val="004152E1"/>
    <w:rsid w:val="00420932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5766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7390"/>
    <w:rsid w:val="005A3C05"/>
    <w:rsid w:val="005A429E"/>
    <w:rsid w:val="005A676F"/>
    <w:rsid w:val="005A7F71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24239"/>
    <w:rsid w:val="00632DFF"/>
    <w:rsid w:val="00633025"/>
    <w:rsid w:val="00635299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2F05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4792"/>
    <w:rsid w:val="00A20A44"/>
    <w:rsid w:val="00A31458"/>
    <w:rsid w:val="00A328B3"/>
    <w:rsid w:val="00A33A66"/>
    <w:rsid w:val="00A340FE"/>
    <w:rsid w:val="00A40C9E"/>
    <w:rsid w:val="00A41605"/>
    <w:rsid w:val="00A448AE"/>
    <w:rsid w:val="00A44AA5"/>
    <w:rsid w:val="00A44C5E"/>
    <w:rsid w:val="00A45B43"/>
    <w:rsid w:val="00A4652A"/>
    <w:rsid w:val="00A46FDC"/>
    <w:rsid w:val="00A476BC"/>
    <w:rsid w:val="00A51CE0"/>
    <w:rsid w:val="00A645DE"/>
    <w:rsid w:val="00A741E5"/>
    <w:rsid w:val="00A763AD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B4F09"/>
    <w:rsid w:val="00AB6D29"/>
    <w:rsid w:val="00AB732D"/>
    <w:rsid w:val="00AB7547"/>
    <w:rsid w:val="00AC0CF8"/>
    <w:rsid w:val="00AC593A"/>
    <w:rsid w:val="00AC5A0A"/>
    <w:rsid w:val="00AC74DB"/>
    <w:rsid w:val="00AD0907"/>
    <w:rsid w:val="00AD17F3"/>
    <w:rsid w:val="00AD5266"/>
    <w:rsid w:val="00AD77EF"/>
    <w:rsid w:val="00AE4AB4"/>
    <w:rsid w:val="00AE5F18"/>
    <w:rsid w:val="00AE6D2A"/>
    <w:rsid w:val="00AF0D98"/>
    <w:rsid w:val="00AF261C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2AEE"/>
    <w:rsid w:val="00B14E2C"/>
    <w:rsid w:val="00B1502C"/>
    <w:rsid w:val="00B17220"/>
    <w:rsid w:val="00B200EC"/>
    <w:rsid w:val="00B208A6"/>
    <w:rsid w:val="00B307F2"/>
    <w:rsid w:val="00B33098"/>
    <w:rsid w:val="00B336A5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77870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C1B46"/>
    <w:rsid w:val="00BC2769"/>
    <w:rsid w:val="00BC336A"/>
    <w:rsid w:val="00BC6140"/>
    <w:rsid w:val="00BD3201"/>
    <w:rsid w:val="00BD3E37"/>
    <w:rsid w:val="00BD50E5"/>
    <w:rsid w:val="00BD6142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1425E"/>
    <w:rsid w:val="00C210EE"/>
    <w:rsid w:val="00C23E10"/>
    <w:rsid w:val="00C23EF6"/>
    <w:rsid w:val="00C2439E"/>
    <w:rsid w:val="00C25A83"/>
    <w:rsid w:val="00C27A24"/>
    <w:rsid w:val="00C3022B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A41"/>
    <w:rsid w:val="00C530E2"/>
    <w:rsid w:val="00C53BF9"/>
    <w:rsid w:val="00C612F3"/>
    <w:rsid w:val="00C618C1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D3A"/>
    <w:rsid w:val="00D13541"/>
    <w:rsid w:val="00D15275"/>
    <w:rsid w:val="00D1533B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479C9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0D4A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3747F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ADF"/>
    <w:rsid w:val="00E677FE"/>
    <w:rsid w:val="00E727D5"/>
    <w:rsid w:val="00E73477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F0085A"/>
    <w:rsid w:val="00F026B3"/>
    <w:rsid w:val="00F04190"/>
    <w:rsid w:val="00F05757"/>
    <w:rsid w:val="00F066A3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95A2D"/>
    <w:rsid w:val="00FA080C"/>
    <w:rsid w:val="00FA28C2"/>
    <w:rsid w:val="00FA4407"/>
    <w:rsid w:val="00FA6068"/>
    <w:rsid w:val="00FA67C2"/>
    <w:rsid w:val="00FB1A28"/>
    <w:rsid w:val="00FB2EFE"/>
    <w:rsid w:val="00FB4403"/>
    <w:rsid w:val="00FB4C34"/>
    <w:rsid w:val="00FB5BA8"/>
    <w:rsid w:val="00FC3ABA"/>
    <w:rsid w:val="00FC3E8D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5A4B"/>
    <w:rsid w:val="00FF0683"/>
    <w:rsid w:val="00FF1556"/>
    <w:rsid w:val="00FF412F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A44C5E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807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7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7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7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7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2</Pages>
  <Words>599</Words>
  <Characters>3416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8</cp:revision>
  <cp:lastPrinted>2014-12-16T13:32:00Z</cp:lastPrinted>
  <dcterms:created xsi:type="dcterms:W3CDTF">2014-12-16T08:24:00Z</dcterms:created>
  <dcterms:modified xsi:type="dcterms:W3CDTF">2014-12-16T13:32:00Z</dcterms:modified>
</cp:coreProperties>
</file>