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FF" w:rsidRPr="00516466" w:rsidRDefault="008728F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728FF" w:rsidRPr="00516466" w:rsidRDefault="008728F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8728FF" w:rsidRDefault="008728F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728FF" w:rsidRPr="00516466" w:rsidRDefault="008728F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728FF" w:rsidRDefault="008728FF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8728FF" w:rsidRPr="006F26FC" w:rsidRDefault="008728FF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„ТОПЕК</w:t>
      </w:r>
      <w:r w:rsidRPr="006F26FC">
        <w:rPr>
          <w:rFonts w:ascii="Verdana" w:hAnsi="Verdana"/>
          <w:b/>
          <w:lang w:val="bg-BG"/>
        </w:rPr>
        <w:t xml:space="preserve">“ </w:t>
      </w:r>
      <w:r>
        <w:rPr>
          <w:rFonts w:ascii="Verdana" w:hAnsi="Verdana"/>
          <w:b/>
          <w:lang w:val="bg-BG"/>
        </w:rPr>
        <w:t>Е</w:t>
      </w:r>
      <w:r w:rsidRPr="006F26FC">
        <w:rPr>
          <w:rFonts w:ascii="Verdana" w:hAnsi="Verdana"/>
          <w:b/>
          <w:lang w:val="bg-BG"/>
        </w:rPr>
        <w:t xml:space="preserve">ООД </w:t>
      </w:r>
    </w:p>
    <w:p w:rsidR="008728FF" w:rsidRDefault="008728FF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6F26FC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жк Тракия, бл.132, вх.Б, ет.1, ап.2</w:t>
      </w:r>
    </w:p>
    <w:p w:rsidR="008728FF" w:rsidRDefault="008728F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8728FF" w:rsidRDefault="008728F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Запад</w:t>
      </w:r>
    </w:p>
    <w:p w:rsidR="008728FF" w:rsidRPr="00115EDA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8728FF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28FF" w:rsidRPr="00BF1A7F" w:rsidRDefault="008728FF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ОВОС-1433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28</w:t>
      </w:r>
      <w:r w:rsidRPr="00BF1A7F">
        <w:rPr>
          <w:rFonts w:ascii="Verdana" w:hAnsi="Verdana"/>
          <w:bCs/>
          <w:lang w:val="bg-BG"/>
        </w:rPr>
        <w:t>.10.2013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 xml:space="preserve">„Изграждане на тръбен кладенец </w:t>
      </w:r>
      <w:r>
        <w:rPr>
          <w:rFonts w:ascii="Verdana" w:hAnsi="Verdana"/>
          <w:b/>
          <w:lang w:val="bg-BG"/>
        </w:rPr>
        <w:t>за нуждите на автомивка и оросяване на зелени площи</w:t>
      </w:r>
      <w:r w:rsidRPr="00BF1A7F">
        <w:rPr>
          <w:rFonts w:ascii="Verdana" w:hAnsi="Verdana"/>
          <w:lang w:val="bg-BG"/>
        </w:rPr>
        <w:t xml:space="preserve">“  в </w:t>
      </w:r>
      <w:r>
        <w:rPr>
          <w:rFonts w:ascii="Verdana" w:hAnsi="Verdana"/>
          <w:lang w:val="bg-BG"/>
        </w:rPr>
        <w:t>ПИ 56784.511.1075, гр. Пловдив</w:t>
      </w:r>
      <w:r w:rsidRPr="00BF1A7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ул. Юндола,</w:t>
      </w:r>
      <w:r w:rsidRPr="00BF1A7F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Пловдив.</w:t>
      </w:r>
    </w:p>
    <w:p w:rsidR="008728FF" w:rsidRDefault="008728F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28FF" w:rsidRDefault="008728F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8728FF" w:rsidRPr="00516466" w:rsidRDefault="008728F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728FF" w:rsidRPr="00516466" w:rsidRDefault="008728FF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28FF" w:rsidRPr="00516466" w:rsidRDefault="008728F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728FF" w:rsidRPr="00516466" w:rsidRDefault="008728FF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Западен.</w:t>
      </w:r>
    </w:p>
    <w:p w:rsidR="008728FF" w:rsidRPr="00516466" w:rsidRDefault="008728F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728FF" w:rsidRPr="00516466" w:rsidRDefault="008728F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728FF" w:rsidRPr="00516466" w:rsidRDefault="008728F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728FF" w:rsidRPr="00BD3E37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728FF" w:rsidRPr="00516466" w:rsidRDefault="008728F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728FF" w:rsidRPr="00516466" w:rsidRDefault="008728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28FF" w:rsidRPr="00516466" w:rsidRDefault="008728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Pr="00516466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lang w:val="ru-RU"/>
        </w:rPr>
      </w:pP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8728FF" w:rsidRDefault="008728FF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728FF" w:rsidRDefault="008728F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8728FF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8FF" w:rsidRDefault="008728FF">
      <w:r>
        <w:separator/>
      </w:r>
    </w:p>
  </w:endnote>
  <w:endnote w:type="continuationSeparator" w:id="0">
    <w:p w:rsidR="008728FF" w:rsidRDefault="0087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8FF" w:rsidRDefault="008728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8728FF" w:rsidRDefault="008728FF" w:rsidP="0022049F">
                <w:pPr>
                  <w:jc w:val="both"/>
                </w:pPr>
                <w:r w:rsidRPr="00D05D5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28FF" w:rsidRPr="009463AE" w:rsidRDefault="008728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728FF" w:rsidRDefault="008728FF" w:rsidP="0022049F">
    <w:pPr>
      <w:pStyle w:val="Footer"/>
      <w:jc w:val="center"/>
      <w:rPr>
        <w:lang w:val="bg-BG"/>
      </w:rPr>
    </w:pPr>
  </w:p>
  <w:p w:rsidR="008728FF" w:rsidRPr="009463AE" w:rsidRDefault="008728F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8FF" w:rsidRDefault="008728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8728FF" w:rsidRDefault="008728FF" w:rsidP="0022049F">
                <w:pPr>
                  <w:jc w:val="both"/>
                </w:pPr>
                <w:r w:rsidRPr="00D05D5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28FF" w:rsidRPr="009463AE" w:rsidRDefault="008728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728FF" w:rsidRDefault="008728F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8FF" w:rsidRDefault="008728FF">
      <w:r>
        <w:separator/>
      </w:r>
    </w:p>
  </w:footnote>
  <w:footnote w:type="continuationSeparator" w:id="0">
    <w:p w:rsidR="008728FF" w:rsidRDefault="00872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8FF" w:rsidRPr="005B69F7" w:rsidRDefault="008728F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8728FF" w:rsidRPr="005B69F7" w:rsidRDefault="008728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728FF" w:rsidRPr="003106F6" w:rsidRDefault="008728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6e-5mm;mso-wrap-distance-bottom:-6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728FF" w:rsidRPr="00ED1377" w:rsidRDefault="008728F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729"/>
    <w:rsid w:val="00591DB7"/>
    <w:rsid w:val="0059271F"/>
    <w:rsid w:val="00594FD5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607</Words>
  <Characters>3466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2013-11-07T12:45:00Z</cp:lastPrinted>
  <dcterms:created xsi:type="dcterms:W3CDTF">2013-11-07T12:29:00Z</dcterms:created>
  <dcterms:modified xsi:type="dcterms:W3CDTF">2013-11-07T12:46:00Z</dcterms:modified>
</cp:coreProperties>
</file>