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C24" w:rsidRPr="00516466" w:rsidRDefault="00034C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34C24" w:rsidRPr="00516466" w:rsidRDefault="00034C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034C24" w:rsidRDefault="00034C2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34C24" w:rsidRPr="00516466" w:rsidRDefault="00034C2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34C24" w:rsidRDefault="00034C24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„Холсим кариерни материали Пловдив“ АД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Пловдив, ул. „Братя Бъкстон“ № 134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Шишманци</w:t>
      </w:r>
    </w:p>
    <w:p w:rsidR="00034C24" w:rsidRPr="00115EDA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034C24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34C24" w:rsidRPr="00BF1A7F" w:rsidRDefault="00034C24" w:rsidP="001F7FDA">
      <w:pPr>
        <w:ind w:right="282"/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ОВОС-1410</w:t>
      </w:r>
      <w:r w:rsidRPr="00BF1A7F">
        <w:rPr>
          <w:rFonts w:ascii="Verdana" w:hAnsi="Verdana"/>
          <w:bCs/>
          <w:lang w:val="bg-BG"/>
        </w:rPr>
        <w:t>/1</w:t>
      </w:r>
      <w:r>
        <w:rPr>
          <w:rFonts w:ascii="Verdana" w:hAnsi="Verdana"/>
          <w:bCs/>
          <w:lang w:val="bg-BG"/>
        </w:rPr>
        <w:t>7</w:t>
      </w:r>
      <w:r w:rsidRPr="00BF1A7F">
        <w:rPr>
          <w:rFonts w:ascii="Verdana" w:hAnsi="Verdana"/>
          <w:bCs/>
          <w:lang w:val="bg-BG"/>
        </w:rPr>
        <w:t>.10.2013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 w:rsidRPr="00BF1A7F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bg-BG"/>
        </w:rPr>
        <w:t>“Изграждане на тръбен кладенец за промишлено водоснабдяване на Кариера Шишманци</w:t>
      </w:r>
      <w:r w:rsidRPr="00BF1A7F">
        <w:rPr>
          <w:rFonts w:ascii="Verdana" w:hAnsi="Verdana"/>
          <w:lang w:val="bg-BG"/>
        </w:rPr>
        <w:t xml:space="preserve">“  в </w:t>
      </w:r>
      <w:r>
        <w:rPr>
          <w:rFonts w:ascii="Verdana" w:hAnsi="Verdana"/>
          <w:lang w:val="bg-BG"/>
        </w:rPr>
        <w:t>имот № 000211, с</w:t>
      </w:r>
      <w:r w:rsidRPr="00BF1A7F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Шишманци</w:t>
      </w:r>
      <w:r w:rsidRPr="00BF1A7F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Раковски.</w:t>
      </w:r>
    </w:p>
    <w:p w:rsidR="00034C24" w:rsidRDefault="00034C2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34C24" w:rsidRDefault="00034C2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34C24" w:rsidRPr="00516466" w:rsidRDefault="00034C2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34C24" w:rsidRPr="00516466" w:rsidRDefault="00034C24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34C24" w:rsidRPr="00516466" w:rsidRDefault="00034C2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34C24" w:rsidRPr="00516466" w:rsidRDefault="00034C24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Раковски и с. Шишманци.</w:t>
      </w:r>
    </w:p>
    <w:p w:rsidR="00034C24" w:rsidRPr="00516466" w:rsidRDefault="00034C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34C24" w:rsidRPr="00516466" w:rsidRDefault="00034C2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34C24" w:rsidRPr="00516466" w:rsidRDefault="00034C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34C24" w:rsidRPr="00BD3E37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0000291 „Гора Шишманци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34C24" w:rsidRPr="00516466" w:rsidRDefault="00034C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34C24" w:rsidRPr="00516466" w:rsidRDefault="00034C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34C24" w:rsidRPr="00516466" w:rsidRDefault="00034C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Pr="00516466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lang w:val="ru-RU"/>
        </w:rPr>
      </w:pP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34C24" w:rsidRDefault="00034C24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34C24" w:rsidRPr="00516466" w:rsidRDefault="00034C24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034C24" w:rsidRPr="00D31B84" w:rsidRDefault="00034C24" w:rsidP="00CD5EBB">
      <w:pPr>
        <w:pStyle w:val="Footer"/>
        <w:tabs>
          <w:tab w:val="left" w:pos="1500"/>
        </w:tabs>
        <w:ind w:left="-540"/>
        <w:jc w:val="both"/>
      </w:pPr>
      <w:r w:rsidRPr="00516466">
        <w:rPr>
          <w:lang w:val="bg-BG"/>
        </w:rPr>
        <w:t xml:space="preserve">      </w:t>
      </w:r>
      <w:r w:rsidRPr="00516466">
        <w:rPr>
          <w:lang w:val="ru-RU"/>
        </w:rPr>
        <w:t xml:space="preserve"> </w:t>
      </w:r>
      <w:r w:rsidRPr="00765A8D">
        <w:rPr>
          <w:lang w:val="ru-RU"/>
        </w:rPr>
        <w:t xml:space="preserve">  </w:t>
      </w:r>
    </w:p>
    <w:p w:rsidR="00034C24" w:rsidRPr="00D31B84" w:rsidRDefault="00034C24" w:rsidP="005A46A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Съгласували: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</w:t>
      </w:r>
      <w:r w:rsidRPr="00D31B84">
        <w:rPr>
          <w:rFonts w:ascii="Verdana" w:hAnsi="Verdana"/>
          <w:bCs/>
        </w:rPr>
        <w:t xml:space="preserve">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Изготвили:  </w:t>
      </w:r>
    </w:p>
    <w:p w:rsidR="00034C24" w:rsidRPr="00D31B84" w:rsidRDefault="00034C24" w:rsidP="005A46A8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>Д.Димитров, Директор Дирекция</w:t>
      </w:r>
      <w:r w:rsidRPr="0042457C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</w:rPr>
        <w:t>ПД............         А. Станева, ст.експерт ................</w:t>
      </w:r>
    </w:p>
    <w:p w:rsidR="00034C24" w:rsidRPr="00D31B84" w:rsidRDefault="00034C24" w:rsidP="005A46A8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  <w:lang w:val="bg-BG"/>
        </w:rPr>
        <w:t xml:space="preserve">                                                               </w:t>
      </w:r>
      <w:r>
        <w:rPr>
          <w:rFonts w:ascii="Verdana" w:hAnsi="Verdana"/>
          <w:bCs/>
        </w:rPr>
        <w:t xml:space="preserve">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  <w:r>
        <w:rPr>
          <w:rFonts w:ascii="Verdana" w:hAnsi="Verdana"/>
          <w:bCs/>
        </w:rPr>
        <w:t xml:space="preserve"> ......................</w:t>
      </w:r>
    </w:p>
    <w:p w:rsidR="00034C24" w:rsidRPr="00516466" w:rsidRDefault="00034C24" w:rsidP="00BF1A7F">
      <w:pPr>
        <w:pStyle w:val="Footer"/>
        <w:ind w:left="-540"/>
        <w:jc w:val="both"/>
        <w:rPr>
          <w:rFonts w:ascii="Verdana" w:hAnsi="Verdana"/>
          <w:bCs/>
          <w:lang w:val="ru-RU"/>
        </w:rPr>
      </w:pPr>
    </w:p>
    <w:sectPr w:rsidR="00034C24" w:rsidRPr="00516466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C24" w:rsidRDefault="00034C24">
      <w:r>
        <w:separator/>
      </w:r>
    </w:p>
  </w:endnote>
  <w:endnote w:type="continuationSeparator" w:id="0">
    <w:p w:rsidR="00034C24" w:rsidRDefault="00034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C24" w:rsidRDefault="00034C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next-textbox:#Text Box 1;mso-fit-shape-to-text:t">
            <w:txbxContent>
              <w:p w:rsidR="00034C24" w:rsidRDefault="00034C24" w:rsidP="0022049F">
                <w:pPr>
                  <w:jc w:val="both"/>
                </w:pPr>
                <w:r w:rsidRPr="002639A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34C24" w:rsidRPr="009463AE" w:rsidRDefault="00034C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34C24" w:rsidRDefault="00034C24" w:rsidP="0022049F">
    <w:pPr>
      <w:pStyle w:val="Footer"/>
      <w:jc w:val="center"/>
      <w:rPr>
        <w:lang w:val="bg-BG"/>
      </w:rPr>
    </w:pPr>
  </w:p>
  <w:p w:rsidR="00034C24" w:rsidRPr="009463AE" w:rsidRDefault="00034C24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C24" w:rsidRDefault="00034C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next-textbox:#Text Box 5;mso-fit-shape-to-text:t">
            <w:txbxContent>
              <w:p w:rsidR="00034C24" w:rsidRDefault="00034C24" w:rsidP="0022049F">
                <w:pPr>
                  <w:jc w:val="both"/>
                </w:pPr>
                <w:r w:rsidRPr="002639A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34C24" w:rsidRPr="009463AE" w:rsidRDefault="00034C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34C24" w:rsidRDefault="00034C2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C24" w:rsidRDefault="00034C24">
      <w:r>
        <w:separator/>
      </w:r>
    </w:p>
  </w:footnote>
  <w:footnote w:type="continuationSeparator" w:id="0">
    <w:p w:rsidR="00034C24" w:rsidRDefault="00034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C24" w:rsidRPr="005B69F7" w:rsidRDefault="00034C2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34C24" w:rsidRPr="005B69F7" w:rsidRDefault="00034C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34C24" w:rsidRPr="003106F6" w:rsidRDefault="00034C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34C24" w:rsidRPr="00ED1377" w:rsidRDefault="00034C2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5F17"/>
    <w:rsid w:val="00577837"/>
    <w:rsid w:val="0058079A"/>
    <w:rsid w:val="00591DB7"/>
    <w:rsid w:val="0059271F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09C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655</Words>
  <Characters>3735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2013-10-31T13:45:00Z</cp:lastPrinted>
  <dcterms:created xsi:type="dcterms:W3CDTF">2013-10-31T13:34:00Z</dcterms:created>
  <dcterms:modified xsi:type="dcterms:W3CDTF">2013-10-31T13:51:00Z</dcterms:modified>
</cp:coreProperties>
</file>