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72" w:rsidRPr="00516466" w:rsidRDefault="00856572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856572" w:rsidRPr="00516466" w:rsidRDefault="00856572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856572" w:rsidRDefault="00856572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56572" w:rsidRPr="00516466" w:rsidRDefault="00856572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56572" w:rsidRDefault="00856572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856572" w:rsidRDefault="00856572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„Еко интер енерджи“ ООД</w:t>
      </w:r>
    </w:p>
    <w:p w:rsidR="00856572" w:rsidRDefault="00856572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Варна, ул. „Д-р Железкова“ № 21, вх. Б, ап. 12</w:t>
      </w:r>
    </w:p>
    <w:p w:rsidR="00856572" w:rsidRDefault="00856572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Карлово</w:t>
      </w:r>
    </w:p>
    <w:p w:rsidR="00856572" w:rsidRDefault="00856572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гр. Клисура</w:t>
      </w:r>
    </w:p>
    <w:p w:rsidR="00856572" w:rsidRPr="00115EDA" w:rsidRDefault="00856572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856572" w:rsidRDefault="0085657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856572" w:rsidRPr="00516466" w:rsidRDefault="0085657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856572" w:rsidRPr="00BF1A7F" w:rsidRDefault="00856572" w:rsidP="001F7FDA">
      <w:pPr>
        <w:ind w:right="282"/>
        <w:jc w:val="both"/>
        <w:rPr>
          <w:rFonts w:ascii="Verdana" w:hAnsi="Verdana"/>
          <w:b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ОВОС-1403</w:t>
      </w:r>
      <w:r w:rsidRPr="00BF1A7F">
        <w:rPr>
          <w:rFonts w:ascii="Verdana" w:hAnsi="Verdana"/>
          <w:bCs/>
          <w:lang w:val="bg-BG"/>
        </w:rPr>
        <w:t>/1</w:t>
      </w:r>
      <w:r>
        <w:rPr>
          <w:rFonts w:ascii="Verdana" w:hAnsi="Verdana"/>
          <w:bCs/>
          <w:lang w:val="bg-BG"/>
        </w:rPr>
        <w:t>7</w:t>
      </w:r>
      <w:r w:rsidRPr="00BF1A7F">
        <w:rPr>
          <w:rFonts w:ascii="Verdana" w:hAnsi="Verdana"/>
          <w:bCs/>
          <w:lang w:val="bg-BG"/>
        </w:rPr>
        <w:t>.10.2013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 w:rsidRPr="00BF1A7F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bg-BG"/>
        </w:rPr>
        <w:t>“Изграждане на стопанство за производство на аквакултури, включително риба, рибопреработвателно предприятие, производство на растителни култури и допълващи помешения</w:t>
      </w:r>
      <w:r w:rsidRPr="00BF1A7F">
        <w:rPr>
          <w:rFonts w:ascii="Verdana" w:hAnsi="Verdana"/>
          <w:lang w:val="bg-BG"/>
        </w:rPr>
        <w:t xml:space="preserve">“  в </w:t>
      </w:r>
      <w:r>
        <w:rPr>
          <w:rFonts w:ascii="Verdana" w:hAnsi="Verdana"/>
          <w:lang w:val="bg-BG"/>
        </w:rPr>
        <w:t>имот № 259018, гр</w:t>
      </w:r>
      <w:r w:rsidRPr="00BF1A7F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Клисура</w:t>
      </w:r>
      <w:r w:rsidRPr="00BF1A7F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Карлово.</w:t>
      </w:r>
    </w:p>
    <w:p w:rsidR="00856572" w:rsidRDefault="00856572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56572" w:rsidRDefault="00856572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856572" w:rsidRPr="00516466" w:rsidRDefault="00856572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56572" w:rsidRPr="00516466" w:rsidRDefault="00856572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856572" w:rsidRPr="00516466" w:rsidRDefault="00856572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56572" w:rsidRPr="00516466" w:rsidRDefault="00856572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„е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856572" w:rsidRPr="00516466" w:rsidRDefault="00856572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Карлово и гр. Клисура.</w:t>
      </w:r>
    </w:p>
    <w:p w:rsidR="00856572" w:rsidRPr="00516466" w:rsidRDefault="00856572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856572" w:rsidRPr="00516466" w:rsidRDefault="00856572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856572" w:rsidRPr="00516466" w:rsidRDefault="0085657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856572" w:rsidRPr="00516466" w:rsidRDefault="0085657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856572" w:rsidRPr="00516466" w:rsidRDefault="0085657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856572" w:rsidRPr="00516466" w:rsidRDefault="0085657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856572" w:rsidRPr="00516466" w:rsidRDefault="00856572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56572" w:rsidRPr="00BD3E37" w:rsidRDefault="0085657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най-близките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0001389 „Средна гора</w:t>
      </w:r>
      <w:r w:rsidRPr="00BD3E37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 и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0002054 „Средна гора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856572" w:rsidRPr="00516466" w:rsidRDefault="00856572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856572" w:rsidRPr="00516466" w:rsidRDefault="0085657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856572" w:rsidRPr="00516466" w:rsidRDefault="0085657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56572" w:rsidRPr="00516466" w:rsidRDefault="00856572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856572" w:rsidRPr="00516466" w:rsidRDefault="0085657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56572" w:rsidRPr="00516466" w:rsidRDefault="0085657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56572" w:rsidRDefault="00856572" w:rsidP="00516466">
      <w:pPr>
        <w:ind w:right="566"/>
        <w:jc w:val="both"/>
        <w:rPr>
          <w:rFonts w:ascii="Verdana" w:hAnsi="Verdana"/>
          <w:lang w:val="ru-RU"/>
        </w:rPr>
      </w:pPr>
    </w:p>
    <w:p w:rsidR="00856572" w:rsidRDefault="00856572" w:rsidP="00516466">
      <w:pPr>
        <w:ind w:right="566"/>
        <w:jc w:val="both"/>
        <w:rPr>
          <w:rFonts w:ascii="Verdana" w:hAnsi="Verdana"/>
          <w:lang w:val="ru-RU"/>
        </w:rPr>
      </w:pPr>
    </w:p>
    <w:p w:rsidR="00856572" w:rsidRDefault="00856572" w:rsidP="00516466">
      <w:pPr>
        <w:ind w:right="566"/>
        <w:jc w:val="both"/>
        <w:rPr>
          <w:rFonts w:ascii="Verdana" w:hAnsi="Verdana"/>
          <w:lang w:val="ru-RU"/>
        </w:rPr>
      </w:pPr>
    </w:p>
    <w:p w:rsidR="00856572" w:rsidRPr="00516466" w:rsidRDefault="00856572" w:rsidP="00516466">
      <w:pPr>
        <w:ind w:right="566"/>
        <w:jc w:val="both"/>
        <w:rPr>
          <w:rFonts w:ascii="Verdana" w:hAnsi="Verdana"/>
          <w:lang w:val="ru-RU"/>
        </w:rPr>
      </w:pPr>
    </w:p>
    <w:p w:rsidR="00856572" w:rsidRPr="00516466" w:rsidRDefault="00856572" w:rsidP="006C0EC4">
      <w:pPr>
        <w:ind w:right="240"/>
        <w:jc w:val="both"/>
        <w:rPr>
          <w:rFonts w:ascii="Verdana" w:hAnsi="Verdana"/>
          <w:lang w:val="ru-RU"/>
        </w:rPr>
      </w:pPr>
    </w:p>
    <w:p w:rsidR="00856572" w:rsidRDefault="00856572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56572" w:rsidRDefault="00856572" w:rsidP="001C479F">
      <w:pPr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856572" w:rsidRDefault="00856572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856572" w:rsidRDefault="00856572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856572" w:rsidRPr="00516466" w:rsidRDefault="00856572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856572" w:rsidRPr="00D31B84" w:rsidRDefault="00856572" w:rsidP="00CD5EBB">
      <w:pPr>
        <w:pStyle w:val="Footer"/>
        <w:tabs>
          <w:tab w:val="left" w:pos="1500"/>
        </w:tabs>
        <w:ind w:left="-540"/>
        <w:jc w:val="both"/>
      </w:pPr>
      <w:r w:rsidRPr="00516466">
        <w:rPr>
          <w:lang w:val="bg-BG"/>
        </w:rPr>
        <w:t xml:space="preserve">      </w:t>
      </w:r>
      <w:r w:rsidRPr="00516466">
        <w:rPr>
          <w:lang w:val="ru-RU"/>
        </w:rPr>
        <w:t xml:space="preserve"> </w:t>
      </w:r>
      <w:r w:rsidRPr="00765A8D">
        <w:rPr>
          <w:lang w:val="ru-RU"/>
        </w:rPr>
        <w:t xml:space="preserve">  </w:t>
      </w:r>
    </w:p>
    <w:p w:rsidR="00856572" w:rsidRPr="00516466" w:rsidRDefault="00856572" w:rsidP="00BF1A7F">
      <w:pPr>
        <w:pStyle w:val="Footer"/>
        <w:ind w:left="-540"/>
        <w:jc w:val="both"/>
        <w:rPr>
          <w:rFonts w:ascii="Verdana" w:hAnsi="Verdana"/>
          <w:bCs/>
          <w:lang w:val="ru-RU"/>
        </w:rPr>
      </w:pPr>
    </w:p>
    <w:sectPr w:rsidR="00856572" w:rsidRPr="00516466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572" w:rsidRDefault="00856572">
      <w:r>
        <w:separator/>
      </w:r>
    </w:p>
  </w:endnote>
  <w:endnote w:type="continuationSeparator" w:id="0">
    <w:p w:rsidR="00856572" w:rsidRDefault="0085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72" w:rsidRDefault="0085657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856572" w:rsidRDefault="00856572" w:rsidP="0022049F">
                <w:pPr>
                  <w:jc w:val="both"/>
                </w:pPr>
                <w:r w:rsidRPr="005D3EBF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56572" w:rsidRPr="009463AE" w:rsidRDefault="0085657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56572" w:rsidRDefault="00856572" w:rsidP="0022049F">
    <w:pPr>
      <w:pStyle w:val="Footer"/>
      <w:jc w:val="center"/>
      <w:rPr>
        <w:lang w:val="bg-BG"/>
      </w:rPr>
    </w:pPr>
  </w:p>
  <w:p w:rsidR="00856572" w:rsidRPr="009463AE" w:rsidRDefault="00856572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72" w:rsidRDefault="0085657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856572" w:rsidRDefault="00856572" w:rsidP="0022049F">
                <w:pPr>
                  <w:jc w:val="both"/>
                </w:pPr>
                <w:r w:rsidRPr="005D3EBF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56572" w:rsidRPr="009463AE" w:rsidRDefault="0085657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56572" w:rsidRDefault="0085657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572" w:rsidRDefault="00856572">
      <w:r>
        <w:separator/>
      </w:r>
    </w:p>
  </w:footnote>
  <w:footnote w:type="continuationSeparator" w:id="0">
    <w:p w:rsidR="00856572" w:rsidRDefault="00856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72" w:rsidRPr="005B69F7" w:rsidRDefault="0085657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856572" w:rsidRPr="005B69F7" w:rsidRDefault="0085657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56572" w:rsidRPr="003106F6" w:rsidRDefault="0085657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3e-5mm;mso-wrap-distance-bottom:-3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56572" w:rsidRPr="00ED1377" w:rsidRDefault="0085657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B39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5F17"/>
    <w:rsid w:val="00577837"/>
    <w:rsid w:val="0058079A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09C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572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624</Words>
  <Characters>3562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11</cp:revision>
  <cp:lastPrinted>2013-10-31T12:23:00Z</cp:lastPrinted>
  <dcterms:created xsi:type="dcterms:W3CDTF">2013-10-31T11:36:00Z</dcterms:created>
  <dcterms:modified xsi:type="dcterms:W3CDTF">2013-10-31T12:36:00Z</dcterms:modified>
</cp:coreProperties>
</file>