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3378" w:rsidRPr="00516466" w:rsidRDefault="00C33378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C33378" w:rsidRPr="00516466" w:rsidRDefault="00C33378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……...……………2013г.</w:t>
      </w:r>
    </w:p>
    <w:p w:rsidR="00C33378" w:rsidRDefault="00C3337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33378" w:rsidRPr="00516466" w:rsidRDefault="00C33378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C33378" w:rsidRDefault="00C33378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C33378" w:rsidRDefault="00C3337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Петков Петков</w:t>
      </w:r>
      <w:r w:rsidRPr="002E4647">
        <w:rPr>
          <w:rFonts w:ascii="Verdana" w:hAnsi="Verdana"/>
          <w:b/>
          <w:lang w:val="bg-BG"/>
        </w:rPr>
        <w:t xml:space="preserve"> </w:t>
      </w:r>
    </w:p>
    <w:p w:rsidR="00C33378" w:rsidRPr="00921BB8" w:rsidRDefault="00C33378" w:rsidP="006969CB">
      <w:pPr>
        <w:ind w:right="24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с. Васил Левски</w:t>
      </w:r>
    </w:p>
    <w:p w:rsidR="00C33378" w:rsidRDefault="00C33378" w:rsidP="006969CB">
      <w:pPr>
        <w:ind w:right="240"/>
        <w:jc w:val="both"/>
        <w:rPr>
          <w:rFonts w:ascii="Verdana" w:hAnsi="Verdana"/>
          <w:b/>
          <w:lang w:val="bg-BG"/>
        </w:rPr>
      </w:pPr>
    </w:p>
    <w:p w:rsidR="00C33378" w:rsidRDefault="00C3337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Карлово</w:t>
      </w:r>
    </w:p>
    <w:p w:rsidR="00C33378" w:rsidRDefault="00C33378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Васил Левски</w:t>
      </w:r>
    </w:p>
    <w:p w:rsidR="00C33378" w:rsidRPr="00595D54" w:rsidRDefault="00C33378" w:rsidP="006C0EC4">
      <w:pPr>
        <w:ind w:right="240"/>
        <w:jc w:val="both"/>
        <w:rPr>
          <w:rFonts w:ascii="Verdana" w:hAnsi="Verdana"/>
          <w:b/>
          <w:lang w:val="ru-RU"/>
        </w:rPr>
      </w:pPr>
      <w:r w:rsidRPr="00595D54">
        <w:rPr>
          <w:rFonts w:ascii="Verdana" w:hAnsi="Verdana"/>
          <w:b/>
          <w:lang w:val="ru-RU"/>
        </w:rPr>
        <w:t>БД ИБР гр. Пловдив</w:t>
      </w:r>
    </w:p>
    <w:p w:rsidR="00C33378" w:rsidRDefault="00C3337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33378" w:rsidRPr="00516466" w:rsidRDefault="00C33378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C33378" w:rsidRDefault="00C33378" w:rsidP="00DB2286">
      <w:pPr>
        <w:jc w:val="both"/>
        <w:rPr>
          <w:rFonts w:ascii="Verdana" w:hAnsi="Verdana"/>
          <w:lang w:val="bg-BG"/>
        </w:rPr>
      </w:pPr>
      <w:r w:rsidRPr="00E26D9C">
        <w:rPr>
          <w:rFonts w:ascii="Verdana" w:hAnsi="Verdana"/>
          <w:b/>
          <w:lang w:val="ru-RU"/>
        </w:rPr>
        <w:t>Относно:</w:t>
      </w:r>
      <w:r w:rsidRPr="00E26D9C">
        <w:rPr>
          <w:rFonts w:ascii="Verdana" w:hAnsi="Verdana"/>
          <w:lang w:val="ru-RU"/>
        </w:rPr>
        <w:t xml:space="preserve"> Уведомление </w:t>
      </w:r>
      <w:r w:rsidRPr="00E26D9C">
        <w:rPr>
          <w:rFonts w:ascii="Verdana" w:hAnsi="Verdana"/>
          <w:bCs/>
          <w:lang w:val="bg-BG"/>
        </w:rPr>
        <w:t>с вх. № ОВОС-1</w:t>
      </w:r>
      <w:r>
        <w:rPr>
          <w:rFonts w:ascii="Verdana" w:hAnsi="Verdana"/>
          <w:bCs/>
          <w:lang w:val="bg-BG"/>
        </w:rPr>
        <w:t>343</w:t>
      </w:r>
      <w:r w:rsidRPr="00E26D9C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24</w:t>
      </w:r>
      <w:r w:rsidRPr="00E26D9C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9</w:t>
      </w:r>
      <w:r w:rsidRPr="00E26D9C">
        <w:rPr>
          <w:rFonts w:ascii="Verdana" w:hAnsi="Verdana"/>
          <w:bCs/>
          <w:lang w:val="bg-BG"/>
        </w:rPr>
        <w:t>.2013 г.</w:t>
      </w:r>
      <w:r w:rsidRPr="00E26D9C">
        <w:rPr>
          <w:rFonts w:ascii="Verdana" w:hAnsi="Verdana"/>
          <w:lang w:val="ru-RU"/>
        </w:rPr>
        <w:t xml:space="preserve">  за инвестиционно предложение /ИП/</w:t>
      </w:r>
      <w:r w:rsidRPr="00E26D9C">
        <w:rPr>
          <w:rStyle w:val="BodyTextChar"/>
          <w:rFonts w:ascii="Verdana" w:hAnsi="Verdana"/>
        </w:rPr>
        <w:t>:</w:t>
      </w:r>
      <w:r w:rsidRPr="00E26D9C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 xml:space="preserve">„Изграждане на тръбен кладенец за напояване на 20 дка площ с люцерна“  </w:t>
      </w:r>
      <w:r w:rsidRPr="00DB2286">
        <w:rPr>
          <w:rFonts w:ascii="Verdana" w:hAnsi="Verdana"/>
          <w:lang w:val="bg-BG"/>
        </w:rPr>
        <w:t>в имот</w:t>
      </w:r>
      <w:r>
        <w:rPr>
          <w:rFonts w:ascii="Verdana" w:hAnsi="Verdana"/>
          <w:lang w:val="bg-BG"/>
        </w:rPr>
        <w:t xml:space="preserve"> № 007020,</w:t>
      </w:r>
      <w:r w:rsidRPr="00DB228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с. Васил Левски, община Карлово.</w:t>
      </w:r>
    </w:p>
    <w:p w:rsidR="00C33378" w:rsidRPr="00DB2286" w:rsidRDefault="00C33378" w:rsidP="00DB2286">
      <w:pPr>
        <w:jc w:val="both"/>
        <w:rPr>
          <w:rFonts w:ascii="Verdana" w:hAnsi="Verdana"/>
          <w:bCs/>
          <w:lang w:val="ru-RU"/>
        </w:rPr>
      </w:pPr>
    </w:p>
    <w:p w:rsidR="00C33378" w:rsidRDefault="00C33378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г-н Петков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C33378" w:rsidRPr="00516466" w:rsidRDefault="00C33378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C33378" w:rsidRPr="00516466" w:rsidRDefault="00C33378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C33378" w:rsidRPr="00516466" w:rsidRDefault="00C33378" w:rsidP="00C47F12">
      <w:pPr>
        <w:spacing w:before="120"/>
        <w:ind w:right="282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33378" w:rsidRPr="00516466" w:rsidRDefault="00C33378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C33378" w:rsidRPr="00516466" w:rsidRDefault="00C33378" w:rsidP="00C47F12">
      <w:pPr>
        <w:pStyle w:val="BodyText"/>
        <w:tabs>
          <w:tab w:val="left" w:pos="9498"/>
        </w:tabs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„Асеновград“.</w:t>
      </w:r>
    </w:p>
    <w:p w:rsidR="00C33378" w:rsidRPr="00516466" w:rsidRDefault="00C33378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C33378" w:rsidRPr="00516466" w:rsidRDefault="00C33378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C33378" w:rsidRPr="00516466" w:rsidRDefault="00C33378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C33378" w:rsidRPr="00BD3E37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 0001493 „Централен Балкан</w:t>
      </w:r>
      <w:r>
        <w:rPr>
          <w:rFonts w:ascii="Verdana" w:hAnsi="Verdana"/>
          <w:b/>
        </w:rPr>
        <w:t xml:space="preserve">- </w:t>
      </w:r>
      <w:r>
        <w:rPr>
          <w:rFonts w:ascii="Verdana" w:hAnsi="Verdana"/>
          <w:b/>
          <w:lang w:val="bg-BG"/>
        </w:rPr>
        <w:t>буфер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C33378" w:rsidRPr="00516466" w:rsidRDefault="00C33378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C33378" w:rsidRPr="00516466" w:rsidRDefault="00C33378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C33378" w:rsidRPr="00516466" w:rsidRDefault="00C3337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33378" w:rsidRPr="00516466" w:rsidRDefault="00C33378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C33378" w:rsidRDefault="00C33378" w:rsidP="00516466">
      <w:pPr>
        <w:ind w:right="566"/>
        <w:jc w:val="both"/>
        <w:rPr>
          <w:rFonts w:ascii="Verdana" w:hAnsi="Verdana"/>
          <w:lang w:val="ru-RU"/>
        </w:rPr>
      </w:pPr>
    </w:p>
    <w:p w:rsidR="00C33378" w:rsidRDefault="00C33378" w:rsidP="00516466">
      <w:pPr>
        <w:ind w:right="566"/>
        <w:jc w:val="both"/>
        <w:rPr>
          <w:rFonts w:ascii="Verdana" w:hAnsi="Verdana"/>
          <w:lang w:val="ru-RU"/>
        </w:rPr>
      </w:pPr>
    </w:p>
    <w:p w:rsidR="00C33378" w:rsidRPr="00516466" w:rsidRDefault="00C33378" w:rsidP="00516466">
      <w:pPr>
        <w:ind w:right="566"/>
        <w:jc w:val="both"/>
        <w:rPr>
          <w:rFonts w:ascii="Verdana" w:hAnsi="Verdana"/>
          <w:lang w:val="ru-RU"/>
        </w:rPr>
      </w:pPr>
    </w:p>
    <w:p w:rsidR="00C33378" w:rsidRPr="00516466" w:rsidRDefault="00C33378" w:rsidP="006C0EC4">
      <w:pPr>
        <w:ind w:right="240"/>
        <w:jc w:val="both"/>
        <w:rPr>
          <w:rFonts w:ascii="Verdana" w:hAnsi="Verdana"/>
          <w:lang w:val="ru-RU"/>
        </w:rPr>
      </w:pPr>
    </w:p>
    <w:p w:rsidR="00C33378" w:rsidRDefault="00C3337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C33378" w:rsidRDefault="00C33378" w:rsidP="001C479F">
      <w:pPr>
        <w:jc w:val="both"/>
        <w:rPr>
          <w:rFonts w:ascii="Verdana" w:hAnsi="Verdana"/>
          <w:b/>
          <w:lang w:val="ru-RU"/>
        </w:rPr>
      </w:pPr>
    </w:p>
    <w:p w:rsidR="00C33378" w:rsidRDefault="00C33378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C33378" w:rsidRDefault="00C33378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C33378" w:rsidRPr="00D31B84" w:rsidRDefault="00C33378" w:rsidP="00C47F12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516466">
        <w:rPr>
          <w:rFonts w:ascii="Verdana" w:hAnsi="Verdana"/>
          <w:bCs/>
          <w:lang w:val="bg-BG"/>
        </w:rPr>
        <w:t xml:space="preserve">       </w:t>
      </w:r>
      <w:bookmarkStart w:id="0" w:name="_GoBack"/>
      <w:bookmarkEnd w:id="0"/>
    </w:p>
    <w:p w:rsidR="00C33378" w:rsidRPr="00D31B84" w:rsidRDefault="00C33378" w:rsidP="00912A31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C33378" w:rsidRPr="00D31B84" w:rsidRDefault="00C33378" w:rsidP="00912A31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</w:t>
      </w:r>
      <w:r w:rsidRPr="0042457C">
        <w:rPr>
          <w:rFonts w:ascii="Verdana" w:hAnsi="Verdana"/>
          <w:bCs/>
          <w:lang w:val="ru-RU"/>
        </w:rPr>
        <w:t>“</w:t>
      </w:r>
      <w:r>
        <w:rPr>
          <w:rFonts w:ascii="Verdana" w:hAnsi="Verdana"/>
          <w:bCs/>
        </w:rPr>
        <w:t>ПД</w:t>
      </w:r>
      <w:r w:rsidRPr="0042457C">
        <w:rPr>
          <w:rFonts w:ascii="Verdana" w:hAnsi="Verdana"/>
          <w:bCs/>
          <w:lang w:val="ru-RU"/>
        </w:rPr>
        <w:t>”</w:t>
      </w:r>
      <w:r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C33378" w:rsidRPr="00D31B84" w:rsidRDefault="00C33378" w:rsidP="00912A31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C33378" w:rsidRPr="00D31B84" w:rsidRDefault="00C33378" w:rsidP="00912A31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C33378" w:rsidRDefault="00C33378" w:rsidP="00912A31">
      <w:pPr>
        <w:pStyle w:val="Footer"/>
        <w:ind w:left="-540"/>
        <w:jc w:val="both"/>
        <w:rPr>
          <w:rFonts w:ascii="Verdana" w:hAnsi="Verdana"/>
          <w:bCs/>
        </w:rPr>
      </w:pPr>
    </w:p>
    <w:p w:rsidR="00C33378" w:rsidRPr="00516466" w:rsidRDefault="00C33378" w:rsidP="004E33EB">
      <w:pPr>
        <w:pStyle w:val="Footer"/>
        <w:ind w:left="-540"/>
        <w:jc w:val="both"/>
        <w:rPr>
          <w:rFonts w:ascii="Verdana" w:hAnsi="Verdana"/>
          <w:bCs/>
          <w:lang w:val="ru-RU"/>
        </w:rPr>
      </w:pPr>
    </w:p>
    <w:sectPr w:rsidR="00C33378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378" w:rsidRDefault="00C33378">
      <w:r>
        <w:separator/>
      </w:r>
    </w:p>
  </w:endnote>
  <w:endnote w:type="continuationSeparator" w:id="0">
    <w:p w:rsidR="00C33378" w:rsidRDefault="00C33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78" w:rsidRDefault="00C3337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C33378" w:rsidRDefault="00C33378" w:rsidP="0022049F">
                <w:pPr>
                  <w:jc w:val="both"/>
                </w:pPr>
                <w:r w:rsidRPr="000B506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1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3378" w:rsidRPr="009463AE" w:rsidRDefault="00C3337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33378" w:rsidRDefault="00C33378" w:rsidP="0022049F">
    <w:pPr>
      <w:pStyle w:val="Footer"/>
      <w:jc w:val="center"/>
      <w:rPr>
        <w:lang w:val="bg-BG"/>
      </w:rPr>
    </w:pPr>
  </w:p>
  <w:p w:rsidR="00C33378" w:rsidRPr="009463AE" w:rsidRDefault="00C33378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78" w:rsidRDefault="00C3337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C33378" w:rsidRDefault="00C33378" w:rsidP="0022049F">
                <w:pPr>
                  <w:jc w:val="both"/>
                </w:pPr>
                <w:r w:rsidRPr="000B5065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C33378" w:rsidRPr="009463AE" w:rsidRDefault="00C33378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C33378" w:rsidRDefault="00C33378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378" w:rsidRDefault="00C33378">
      <w:r>
        <w:separator/>
      </w:r>
    </w:p>
  </w:footnote>
  <w:footnote w:type="continuationSeparator" w:id="0">
    <w:p w:rsidR="00C33378" w:rsidRDefault="00C333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3378" w:rsidRPr="005B69F7" w:rsidRDefault="00C33378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C33378" w:rsidRPr="005B69F7" w:rsidRDefault="00C33378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33378" w:rsidRPr="003106F6" w:rsidRDefault="00C33378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3e-5mm;mso-wrap-distance-bottom:-3e-5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C33378" w:rsidRPr="00ED1377" w:rsidRDefault="00C33378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843"/>
    <w:rsid w:val="00001DB5"/>
    <w:rsid w:val="000021D3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4386"/>
    <w:rsid w:val="00075A14"/>
    <w:rsid w:val="000775A9"/>
    <w:rsid w:val="00084119"/>
    <w:rsid w:val="0008435F"/>
    <w:rsid w:val="000904AF"/>
    <w:rsid w:val="000918BA"/>
    <w:rsid w:val="000931B0"/>
    <w:rsid w:val="000A4ED5"/>
    <w:rsid w:val="000B24C3"/>
    <w:rsid w:val="000B5065"/>
    <w:rsid w:val="000C53C0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21CAC"/>
    <w:rsid w:val="00123E51"/>
    <w:rsid w:val="00125FBE"/>
    <w:rsid w:val="00127630"/>
    <w:rsid w:val="00132E7B"/>
    <w:rsid w:val="00134AB7"/>
    <w:rsid w:val="00135F0F"/>
    <w:rsid w:val="00137163"/>
    <w:rsid w:val="00141A05"/>
    <w:rsid w:val="00143DAE"/>
    <w:rsid w:val="00160902"/>
    <w:rsid w:val="0016429C"/>
    <w:rsid w:val="00165CFE"/>
    <w:rsid w:val="00165EDB"/>
    <w:rsid w:val="00166CC1"/>
    <w:rsid w:val="001677A0"/>
    <w:rsid w:val="00170586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490D"/>
    <w:rsid w:val="00194A35"/>
    <w:rsid w:val="0019637F"/>
    <w:rsid w:val="0019717C"/>
    <w:rsid w:val="001977B6"/>
    <w:rsid w:val="001A1BFA"/>
    <w:rsid w:val="001A4987"/>
    <w:rsid w:val="001A5466"/>
    <w:rsid w:val="001B1725"/>
    <w:rsid w:val="001B63D6"/>
    <w:rsid w:val="001C1376"/>
    <w:rsid w:val="001C22B3"/>
    <w:rsid w:val="001C3303"/>
    <w:rsid w:val="001C479F"/>
    <w:rsid w:val="001C6B0C"/>
    <w:rsid w:val="001D092E"/>
    <w:rsid w:val="001D2E90"/>
    <w:rsid w:val="001D421D"/>
    <w:rsid w:val="001E121D"/>
    <w:rsid w:val="001E1D29"/>
    <w:rsid w:val="001E2879"/>
    <w:rsid w:val="001E2CB3"/>
    <w:rsid w:val="001E7413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1E59"/>
    <w:rsid w:val="002A40DF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4E6D"/>
    <w:rsid w:val="00346F7F"/>
    <w:rsid w:val="00357DB5"/>
    <w:rsid w:val="00360A71"/>
    <w:rsid w:val="00364678"/>
    <w:rsid w:val="00364C31"/>
    <w:rsid w:val="00366F76"/>
    <w:rsid w:val="00366FD4"/>
    <w:rsid w:val="00373228"/>
    <w:rsid w:val="003757BF"/>
    <w:rsid w:val="003805FE"/>
    <w:rsid w:val="00380A9B"/>
    <w:rsid w:val="00383E59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409D"/>
    <w:rsid w:val="003D6E19"/>
    <w:rsid w:val="003D7F63"/>
    <w:rsid w:val="003F1CD1"/>
    <w:rsid w:val="003F1E81"/>
    <w:rsid w:val="004003DA"/>
    <w:rsid w:val="00402A70"/>
    <w:rsid w:val="004047AB"/>
    <w:rsid w:val="0040555F"/>
    <w:rsid w:val="004073E5"/>
    <w:rsid w:val="00407FC6"/>
    <w:rsid w:val="004128BA"/>
    <w:rsid w:val="004141CA"/>
    <w:rsid w:val="004223C3"/>
    <w:rsid w:val="0042457C"/>
    <w:rsid w:val="00425B06"/>
    <w:rsid w:val="00431861"/>
    <w:rsid w:val="00433B0C"/>
    <w:rsid w:val="00433ECD"/>
    <w:rsid w:val="0044287A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3A1F"/>
    <w:rsid w:val="004B4464"/>
    <w:rsid w:val="004C0357"/>
    <w:rsid w:val="004C1029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36C01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95D54"/>
    <w:rsid w:val="005A3489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16D1"/>
    <w:rsid w:val="006E28CD"/>
    <w:rsid w:val="006E337A"/>
    <w:rsid w:val="006E68BC"/>
    <w:rsid w:val="006E7EF5"/>
    <w:rsid w:val="006F27D9"/>
    <w:rsid w:val="006F638C"/>
    <w:rsid w:val="00700808"/>
    <w:rsid w:val="00702AA5"/>
    <w:rsid w:val="0070397E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8BA"/>
    <w:rsid w:val="00756A30"/>
    <w:rsid w:val="007579A4"/>
    <w:rsid w:val="00760221"/>
    <w:rsid w:val="007612C5"/>
    <w:rsid w:val="00765A8D"/>
    <w:rsid w:val="00770F1E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4353"/>
    <w:rsid w:val="007B4A8B"/>
    <w:rsid w:val="007C4B83"/>
    <w:rsid w:val="007C5D47"/>
    <w:rsid w:val="007D13F0"/>
    <w:rsid w:val="007D4FF0"/>
    <w:rsid w:val="007F26EC"/>
    <w:rsid w:val="007F2931"/>
    <w:rsid w:val="007F4657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724E"/>
    <w:rsid w:val="0086143B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07DA9"/>
    <w:rsid w:val="00911609"/>
    <w:rsid w:val="00912A31"/>
    <w:rsid w:val="00913F67"/>
    <w:rsid w:val="00914B14"/>
    <w:rsid w:val="00915902"/>
    <w:rsid w:val="0092098A"/>
    <w:rsid w:val="00921BB8"/>
    <w:rsid w:val="00921F60"/>
    <w:rsid w:val="009223E7"/>
    <w:rsid w:val="0092286F"/>
    <w:rsid w:val="00927F28"/>
    <w:rsid w:val="00931139"/>
    <w:rsid w:val="00935B24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D2CD2"/>
    <w:rsid w:val="009D2E22"/>
    <w:rsid w:val="009D3589"/>
    <w:rsid w:val="009E17C9"/>
    <w:rsid w:val="00A0273D"/>
    <w:rsid w:val="00A06685"/>
    <w:rsid w:val="00A06CFC"/>
    <w:rsid w:val="00A31458"/>
    <w:rsid w:val="00A328B3"/>
    <w:rsid w:val="00A340FE"/>
    <w:rsid w:val="00A40C9E"/>
    <w:rsid w:val="00A448AE"/>
    <w:rsid w:val="00A4652A"/>
    <w:rsid w:val="00A46FDC"/>
    <w:rsid w:val="00A476BC"/>
    <w:rsid w:val="00A51CE0"/>
    <w:rsid w:val="00A763AD"/>
    <w:rsid w:val="00A80AC2"/>
    <w:rsid w:val="00A82D09"/>
    <w:rsid w:val="00A83A5B"/>
    <w:rsid w:val="00A87915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74DB"/>
    <w:rsid w:val="00AD77EF"/>
    <w:rsid w:val="00AE4AB4"/>
    <w:rsid w:val="00AE6D2A"/>
    <w:rsid w:val="00AF0D98"/>
    <w:rsid w:val="00AF4053"/>
    <w:rsid w:val="00AF6C55"/>
    <w:rsid w:val="00AF7488"/>
    <w:rsid w:val="00B0028D"/>
    <w:rsid w:val="00B03AAA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522F0"/>
    <w:rsid w:val="00B6034C"/>
    <w:rsid w:val="00B61251"/>
    <w:rsid w:val="00B73574"/>
    <w:rsid w:val="00B74F2D"/>
    <w:rsid w:val="00B76562"/>
    <w:rsid w:val="00B81D03"/>
    <w:rsid w:val="00B82E54"/>
    <w:rsid w:val="00B83F9D"/>
    <w:rsid w:val="00B84EA1"/>
    <w:rsid w:val="00B9472C"/>
    <w:rsid w:val="00B9580C"/>
    <w:rsid w:val="00BA2B37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ADD"/>
    <w:rsid w:val="00BF4F84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3022B"/>
    <w:rsid w:val="00C33378"/>
    <w:rsid w:val="00C37FFA"/>
    <w:rsid w:val="00C40493"/>
    <w:rsid w:val="00C40A05"/>
    <w:rsid w:val="00C41553"/>
    <w:rsid w:val="00C46C9C"/>
    <w:rsid w:val="00C47F12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6881"/>
    <w:rsid w:val="00CB7517"/>
    <w:rsid w:val="00CB7EF4"/>
    <w:rsid w:val="00CC1BA9"/>
    <w:rsid w:val="00CC55D4"/>
    <w:rsid w:val="00CD413E"/>
    <w:rsid w:val="00CD6886"/>
    <w:rsid w:val="00CE04E3"/>
    <w:rsid w:val="00CE6258"/>
    <w:rsid w:val="00CF0BA6"/>
    <w:rsid w:val="00CF0F2D"/>
    <w:rsid w:val="00CF2178"/>
    <w:rsid w:val="00CF6C31"/>
    <w:rsid w:val="00CF6DFC"/>
    <w:rsid w:val="00D00DA5"/>
    <w:rsid w:val="00D00DAD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286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71675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C647F"/>
    <w:rsid w:val="00ED1377"/>
    <w:rsid w:val="00ED7603"/>
    <w:rsid w:val="00ED7AC0"/>
    <w:rsid w:val="00EE26A5"/>
    <w:rsid w:val="00EF03B0"/>
    <w:rsid w:val="00F002F3"/>
    <w:rsid w:val="00F05757"/>
    <w:rsid w:val="00F141F3"/>
    <w:rsid w:val="00F14A10"/>
    <w:rsid w:val="00F1616A"/>
    <w:rsid w:val="00F1623D"/>
    <w:rsid w:val="00F206D9"/>
    <w:rsid w:val="00F21202"/>
    <w:rsid w:val="00F21E58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67082"/>
    <w:rsid w:val="00F74AA2"/>
    <w:rsid w:val="00F75B71"/>
    <w:rsid w:val="00F75D6C"/>
    <w:rsid w:val="00F94B8F"/>
    <w:rsid w:val="00F9661A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basedOn w:val="DefaultParagraphFont"/>
    <w:uiPriority w:val="99"/>
    <w:rsid w:val="00912A31"/>
    <w:rPr>
      <w:rFonts w:eastAsia="SimSun" w:cs="Times New Roman"/>
      <w:sz w:val="24"/>
      <w:szCs w:val="24"/>
      <w:lang w:val="bg-BG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96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6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662</Words>
  <Characters>3776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16</cp:revision>
  <cp:lastPrinted>2013-10-07T07:55:00Z</cp:lastPrinted>
  <dcterms:created xsi:type="dcterms:W3CDTF">2013-10-07T07:16:00Z</dcterms:created>
  <dcterms:modified xsi:type="dcterms:W3CDTF">2013-10-22T07:35:00Z</dcterms:modified>
</cp:coreProperties>
</file>