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2A" w:rsidRPr="00516466" w:rsidRDefault="00A4652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4652A" w:rsidRPr="00516466" w:rsidRDefault="00A4652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A4652A" w:rsidRDefault="00A4652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4652A" w:rsidRPr="00516466" w:rsidRDefault="00A4652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4652A" w:rsidRDefault="00A4652A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A4652A" w:rsidRDefault="00A4652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“Зенит Кроп Сайънсис България” </w:t>
      </w:r>
      <w:r w:rsidRPr="002E4647">
        <w:rPr>
          <w:rFonts w:ascii="Verdana" w:hAnsi="Verdana"/>
          <w:b/>
          <w:lang w:val="bg-BG"/>
        </w:rPr>
        <w:t xml:space="preserve">ЕООД </w:t>
      </w:r>
    </w:p>
    <w:p w:rsidR="00A4652A" w:rsidRDefault="00A4652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София</w:t>
      </w:r>
      <w:r w:rsidRPr="002E4647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р-н Триадица,</w:t>
      </w:r>
      <w:r w:rsidRPr="002E4647">
        <w:rPr>
          <w:rFonts w:ascii="Verdana" w:hAnsi="Verdana"/>
          <w:b/>
          <w:lang w:val="bg-BG"/>
        </w:rPr>
        <w:t xml:space="preserve"> ул.</w:t>
      </w:r>
      <w:r>
        <w:rPr>
          <w:rFonts w:ascii="Verdana" w:hAnsi="Verdana"/>
          <w:b/>
          <w:lang w:val="bg-BG"/>
        </w:rPr>
        <w:t xml:space="preserve"> „Солунска“ 58Б, ап.1 </w:t>
      </w:r>
    </w:p>
    <w:p w:rsidR="00A4652A" w:rsidRDefault="00A4652A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A4652A" w:rsidRDefault="00A4652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Куклен</w:t>
      </w:r>
    </w:p>
    <w:p w:rsidR="00A4652A" w:rsidRPr="00843527" w:rsidRDefault="00A4652A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843527">
        <w:rPr>
          <w:rFonts w:ascii="Verdana" w:hAnsi="Verdana"/>
          <w:b/>
          <w:color w:val="808080"/>
          <w:lang w:val="ru-RU"/>
        </w:rPr>
        <w:t>БД ИБР гр. Пловдив</w:t>
      </w:r>
    </w:p>
    <w:p w:rsidR="00A4652A" w:rsidRDefault="00A4652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4652A" w:rsidRPr="00516466" w:rsidRDefault="00A4652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4652A" w:rsidRDefault="00A4652A" w:rsidP="002E4647">
      <w:pPr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339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предприятие за гранулиране, формулация и разфасовка за препарати за растителна защита и складова база”, </w:t>
      </w:r>
      <w:r w:rsidRPr="002E4647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40467.1.435</w:t>
      </w:r>
      <w:r>
        <w:rPr>
          <w:rFonts w:ascii="Verdana" w:hAnsi="Verdana"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>землище</w:t>
      </w:r>
      <w:r>
        <w:rPr>
          <w:rFonts w:ascii="Verdana" w:hAnsi="Verdana"/>
          <w:b/>
          <w:lang w:val="bg-BG"/>
        </w:rPr>
        <w:t xml:space="preserve"> </w:t>
      </w:r>
      <w:r w:rsidRPr="00E166E3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Куклен, община Куклен.</w:t>
      </w:r>
    </w:p>
    <w:p w:rsidR="00A4652A" w:rsidRDefault="00A4652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4652A" w:rsidRDefault="00A4652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4652A" w:rsidRPr="00516466" w:rsidRDefault="00A4652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4652A" w:rsidRPr="00516466" w:rsidRDefault="00A4652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4652A" w:rsidRPr="00516466" w:rsidRDefault="00A4652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4652A" w:rsidRPr="00516466" w:rsidRDefault="00A4652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ru-RU"/>
        </w:rPr>
        <w:t>к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bg-BG"/>
        </w:rPr>
        <w:t>и „л”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4652A" w:rsidRPr="00516466" w:rsidRDefault="00A4652A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„Карлово“.</w:t>
      </w:r>
    </w:p>
    <w:p w:rsidR="00A4652A" w:rsidRPr="00516466" w:rsidRDefault="00A4652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4652A" w:rsidRPr="00516466" w:rsidRDefault="00A4652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A4652A" w:rsidRPr="00516466" w:rsidRDefault="00A4652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4652A" w:rsidRPr="00BD3E37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A4652A" w:rsidRPr="00516466" w:rsidRDefault="00A4652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4652A" w:rsidRPr="00516466" w:rsidRDefault="00A4652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4652A" w:rsidRPr="00516466" w:rsidRDefault="00A4652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4652A" w:rsidRPr="00516466" w:rsidRDefault="00A4652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4652A" w:rsidRDefault="00A4652A" w:rsidP="00516466">
      <w:pPr>
        <w:ind w:right="566"/>
        <w:jc w:val="both"/>
        <w:rPr>
          <w:rFonts w:ascii="Verdana" w:hAnsi="Verdana"/>
          <w:lang w:val="ru-RU"/>
        </w:rPr>
      </w:pPr>
    </w:p>
    <w:p w:rsidR="00A4652A" w:rsidRDefault="00A4652A" w:rsidP="00516466">
      <w:pPr>
        <w:ind w:right="566"/>
        <w:jc w:val="both"/>
        <w:rPr>
          <w:rFonts w:ascii="Verdana" w:hAnsi="Verdana"/>
          <w:lang w:val="ru-RU"/>
        </w:rPr>
      </w:pPr>
    </w:p>
    <w:p w:rsidR="00A4652A" w:rsidRPr="00516466" w:rsidRDefault="00A4652A" w:rsidP="00516466">
      <w:pPr>
        <w:ind w:right="566"/>
        <w:jc w:val="both"/>
        <w:rPr>
          <w:rFonts w:ascii="Verdana" w:hAnsi="Verdana"/>
          <w:lang w:val="ru-RU"/>
        </w:rPr>
      </w:pPr>
    </w:p>
    <w:p w:rsidR="00A4652A" w:rsidRPr="00516466" w:rsidRDefault="00A4652A" w:rsidP="006C0EC4">
      <w:pPr>
        <w:ind w:right="240"/>
        <w:jc w:val="both"/>
        <w:rPr>
          <w:rFonts w:ascii="Verdana" w:hAnsi="Verdana"/>
          <w:lang w:val="ru-RU"/>
        </w:rPr>
      </w:pPr>
    </w:p>
    <w:p w:rsidR="00A4652A" w:rsidRDefault="00A4652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4652A" w:rsidRDefault="00A4652A" w:rsidP="001C479F">
      <w:pPr>
        <w:jc w:val="both"/>
        <w:rPr>
          <w:rFonts w:ascii="Verdana" w:hAnsi="Verdana"/>
          <w:b/>
          <w:lang w:val="ru-RU"/>
        </w:rPr>
      </w:pPr>
    </w:p>
    <w:p w:rsidR="00A4652A" w:rsidRDefault="00A4652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4652A" w:rsidRDefault="00A4652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4652A" w:rsidRPr="00516466" w:rsidRDefault="00A4652A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A4652A" w:rsidRPr="00D31B84" w:rsidRDefault="00A4652A" w:rsidP="00F1623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A4652A" w:rsidRPr="00D31B84" w:rsidRDefault="00A4652A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A4652A" w:rsidRPr="00D31B84" w:rsidRDefault="00A4652A" w:rsidP="00F1623D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A4652A" w:rsidRPr="00D31B84" w:rsidRDefault="00A4652A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A4652A" w:rsidRPr="00516466" w:rsidRDefault="00A4652A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A4652A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2A" w:rsidRDefault="00A4652A">
      <w:r>
        <w:separator/>
      </w:r>
    </w:p>
  </w:endnote>
  <w:endnote w:type="continuationSeparator" w:id="0">
    <w:p w:rsidR="00A4652A" w:rsidRDefault="00A4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52A" w:rsidRDefault="00A4652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A4652A" w:rsidRDefault="00A4652A" w:rsidP="0022049F">
                <w:pPr>
                  <w:jc w:val="both"/>
                </w:pPr>
                <w:r w:rsidRPr="00D4375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652A" w:rsidRPr="009463AE" w:rsidRDefault="00A4652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652A" w:rsidRDefault="00A4652A" w:rsidP="0022049F">
    <w:pPr>
      <w:pStyle w:val="Footer"/>
      <w:jc w:val="center"/>
      <w:rPr>
        <w:lang w:val="bg-BG"/>
      </w:rPr>
    </w:pPr>
  </w:p>
  <w:p w:rsidR="00A4652A" w:rsidRPr="009463AE" w:rsidRDefault="00A4652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52A" w:rsidRDefault="00A4652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A4652A" w:rsidRDefault="00A4652A" w:rsidP="0022049F">
                <w:pPr>
                  <w:jc w:val="both"/>
                </w:pPr>
                <w:r w:rsidRPr="00D4375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652A" w:rsidRPr="009463AE" w:rsidRDefault="00A4652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652A" w:rsidRDefault="00A4652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2A" w:rsidRDefault="00A4652A">
      <w:r>
        <w:separator/>
      </w:r>
    </w:p>
  </w:footnote>
  <w:footnote w:type="continuationSeparator" w:id="0">
    <w:p w:rsidR="00A4652A" w:rsidRDefault="00A46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52A" w:rsidRPr="005B69F7" w:rsidRDefault="00A4652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A4652A" w:rsidRPr="005B69F7" w:rsidRDefault="00A4652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4652A" w:rsidRPr="003106F6" w:rsidRDefault="00A4652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4652A" w:rsidRPr="00ED1377" w:rsidRDefault="00A4652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672</Words>
  <Characters>3832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2013-09-24T07:12:00Z</cp:lastPrinted>
  <dcterms:created xsi:type="dcterms:W3CDTF">2013-09-30T12:50:00Z</dcterms:created>
  <dcterms:modified xsi:type="dcterms:W3CDTF">2013-09-30T13:11:00Z</dcterms:modified>
</cp:coreProperties>
</file>